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350A9" w14:textId="41F5169B" w:rsidR="00C3519B" w:rsidRPr="00207615" w:rsidRDefault="00C3519B" w:rsidP="00C3519B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108bis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1C74C5">
        <w:rPr>
          <w:rFonts w:cs="Arial"/>
          <w:sz w:val="24"/>
          <w:szCs w:val="24"/>
        </w:rPr>
        <w:t>15721</w:t>
      </w:r>
    </w:p>
    <w:p w14:paraId="371A24F5" w14:textId="77777777" w:rsidR="00C3519B" w:rsidRPr="00C51EC1" w:rsidRDefault="00C3519B" w:rsidP="00C3519B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Xiamen, China, Oct 9 – 13,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3EACAF8E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EC5E34">
        <w:rPr>
          <w:rFonts w:ascii="Arial" w:hAnsi="Arial"/>
          <w:sz w:val="24"/>
          <w:lang w:val="en-US"/>
        </w:rPr>
        <w:t>5</w:t>
      </w:r>
      <w:r w:rsidR="00F552C4" w:rsidRPr="003076A2">
        <w:rPr>
          <w:rFonts w:ascii="Arial" w:hAnsi="Arial"/>
          <w:sz w:val="24"/>
          <w:lang w:val="en-US"/>
        </w:rPr>
        <w:t>.</w:t>
      </w:r>
      <w:r w:rsidR="004933DF" w:rsidRPr="003076A2">
        <w:rPr>
          <w:rFonts w:ascii="Arial" w:hAnsi="Arial"/>
          <w:sz w:val="24"/>
          <w:lang w:val="en-US"/>
        </w:rPr>
        <w:t>2</w:t>
      </w:r>
      <w:r w:rsidR="00C3519B">
        <w:rPr>
          <w:rFonts w:ascii="Arial" w:hAnsi="Arial"/>
          <w:sz w:val="24"/>
          <w:lang w:val="en-US"/>
        </w:rPr>
        <w:t>2</w:t>
      </w:r>
      <w:r w:rsidR="00691AEC" w:rsidRPr="003076A2">
        <w:rPr>
          <w:rFonts w:ascii="Arial" w:hAnsi="Arial"/>
          <w:sz w:val="24"/>
          <w:lang w:val="en-US"/>
        </w:rPr>
        <w:t>.</w:t>
      </w:r>
      <w:r w:rsidR="00C3519B">
        <w:rPr>
          <w:rFonts w:ascii="Arial" w:hAnsi="Arial"/>
          <w:sz w:val="24"/>
          <w:lang w:val="en-US"/>
        </w:rPr>
        <w:t>2</w:t>
      </w:r>
      <w:r w:rsidR="00F552C4" w:rsidRPr="003076A2">
        <w:rPr>
          <w:rFonts w:ascii="Arial" w:hAnsi="Arial"/>
          <w:sz w:val="24"/>
          <w:lang w:val="en-US"/>
        </w:rPr>
        <w:t>.</w:t>
      </w:r>
      <w:r w:rsidR="00C3519B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F892943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F721D8">
        <w:rPr>
          <w:rFonts w:ascii="Arial" w:hAnsi="Arial"/>
          <w:sz w:val="24"/>
          <w:lang w:val="en-US"/>
        </w:rPr>
        <w:t xml:space="preserve">Simulation results </w:t>
      </w:r>
      <w:r w:rsidR="00701157">
        <w:rPr>
          <w:rFonts w:ascii="Arial" w:hAnsi="Arial"/>
          <w:sz w:val="24"/>
          <w:lang w:val="en-US"/>
        </w:rPr>
        <w:t>for</w:t>
      </w:r>
      <w:r w:rsidR="00930FAB">
        <w:rPr>
          <w:rFonts w:ascii="Arial" w:hAnsi="Arial"/>
          <w:sz w:val="24"/>
          <w:lang w:val="en-US"/>
        </w:rPr>
        <w:t xml:space="preserve"> </w:t>
      </w:r>
      <w:proofErr w:type="spellStart"/>
      <w:r w:rsidR="00C3519B">
        <w:rPr>
          <w:rFonts w:ascii="Arial" w:hAnsi="Arial"/>
          <w:sz w:val="24"/>
          <w:lang w:val="en-US"/>
        </w:rPr>
        <w:t>Sidelink</w:t>
      </w:r>
      <w:proofErr w:type="spellEnd"/>
      <w:r w:rsidR="00C3519B">
        <w:rPr>
          <w:rFonts w:ascii="Arial" w:hAnsi="Arial"/>
          <w:sz w:val="24"/>
          <w:lang w:val="en-US"/>
        </w:rPr>
        <w:t xml:space="preserve"> position</w:t>
      </w:r>
      <w:r w:rsidR="00701157">
        <w:rPr>
          <w:rFonts w:ascii="Arial" w:hAnsi="Arial"/>
          <w:sz w:val="24"/>
          <w:lang w:val="en-US"/>
        </w:rPr>
        <w:t>ing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2B964906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215FA8">
        <w:rPr>
          <w:rFonts w:ascii="Arial" w:hAnsi="Arial"/>
          <w:sz w:val="24"/>
          <w:lang w:val="en-US"/>
        </w:rPr>
        <w:t>Informat</w:t>
      </w:r>
      <w:r w:rsidR="00E205D1">
        <w:rPr>
          <w:rFonts w:ascii="Arial" w:hAnsi="Arial"/>
          <w:sz w:val="24"/>
          <w:lang w:val="en-US"/>
        </w:rPr>
        <w:t>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22B1E66" w14:textId="47878915" w:rsidR="00614E1E" w:rsidRPr="00C947FA" w:rsidRDefault="003D2D14" w:rsidP="00C947F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E045A7">
        <w:rPr>
          <w:sz w:val="22"/>
          <w:szCs w:val="22"/>
          <w:lang w:val="en-US"/>
        </w:rPr>
        <w:t>agree</w:t>
      </w:r>
      <w:r w:rsidR="00DC6D23">
        <w:rPr>
          <w:sz w:val="22"/>
          <w:szCs w:val="22"/>
          <w:lang w:val="en-US"/>
        </w:rPr>
        <w:t>d</w:t>
      </w:r>
      <w:r w:rsidR="00E045A7">
        <w:rPr>
          <w:sz w:val="22"/>
          <w:szCs w:val="22"/>
          <w:lang w:val="en-US"/>
        </w:rPr>
        <w:t xml:space="preserve"> </w:t>
      </w:r>
      <w:r w:rsidR="00DC6D23">
        <w:rPr>
          <w:sz w:val="22"/>
          <w:szCs w:val="22"/>
          <w:lang w:val="en-US"/>
        </w:rPr>
        <w:t>on</w:t>
      </w:r>
      <w:r w:rsidR="00025C3A">
        <w:rPr>
          <w:sz w:val="22"/>
          <w:szCs w:val="22"/>
          <w:lang w:val="en-US"/>
        </w:rPr>
        <w:t xml:space="preserve"> simulation</w:t>
      </w:r>
      <w:r w:rsidR="00E045A7">
        <w:rPr>
          <w:sz w:val="22"/>
          <w:szCs w:val="22"/>
          <w:lang w:val="en-US"/>
        </w:rPr>
        <w:t xml:space="preserve"> assumptions for</w:t>
      </w:r>
      <w:r w:rsidR="00DC6D23">
        <w:rPr>
          <w:sz w:val="22"/>
          <w:szCs w:val="22"/>
          <w:lang w:val="en-US"/>
        </w:rPr>
        <w:t xml:space="preserve"> </w:t>
      </w:r>
      <w:proofErr w:type="spellStart"/>
      <w:r w:rsidR="00C47279">
        <w:rPr>
          <w:sz w:val="22"/>
          <w:szCs w:val="22"/>
          <w:lang w:val="en-US"/>
        </w:rPr>
        <w:t>Sidelink</w:t>
      </w:r>
      <w:proofErr w:type="spellEnd"/>
      <w:r w:rsidR="00C47279">
        <w:rPr>
          <w:sz w:val="22"/>
          <w:szCs w:val="22"/>
          <w:lang w:val="en-US"/>
        </w:rPr>
        <w:t xml:space="preserve"> positioning measurements</w:t>
      </w:r>
      <w:r w:rsidR="00930FAB">
        <w:rPr>
          <w:sz w:val="22"/>
          <w:szCs w:val="22"/>
          <w:lang w:val="en-US"/>
        </w:rPr>
        <w:t xml:space="preserve"> </w:t>
      </w:r>
      <w:r w:rsidR="00C947FA">
        <w:rPr>
          <w:sz w:val="22"/>
          <w:szCs w:val="22"/>
          <w:lang w:val="en-US"/>
        </w:rPr>
        <w:t>[1]</w:t>
      </w:r>
      <w:r w:rsidR="005615CD">
        <w:rPr>
          <w:sz w:val="22"/>
          <w:szCs w:val="22"/>
          <w:lang w:val="en-US"/>
        </w:rPr>
        <w:t>.</w:t>
      </w:r>
      <w:r w:rsidR="00915005">
        <w:rPr>
          <w:sz w:val="22"/>
          <w:szCs w:val="22"/>
          <w:lang w:val="en-US"/>
        </w:rPr>
        <w:t xml:space="preserve"> </w:t>
      </w:r>
      <w:r w:rsidR="00B33238">
        <w:rPr>
          <w:sz w:val="22"/>
          <w:szCs w:val="22"/>
          <w:lang w:val="en-US"/>
        </w:rPr>
        <w:t>T</w:t>
      </w:r>
      <w:r w:rsidR="00B716F3">
        <w:rPr>
          <w:sz w:val="22"/>
          <w:szCs w:val="22"/>
          <w:lang w:val="en-US"/>
        </w:rPr>
        <w:t>his paper</w:t>
      </w:r>
      <w:r w:rsidR="00D96A52" w:rsidRPr="00405396">
        <w:rPr>
          <w:sz w:val="22"/>
          <w:szCs w:val="22"/>
          <w:lang w:val="en-US"/>
        </w:rPr>
        <w:t xml:space="preserve"> </w:t>
      </w:r>
      <w:r w:rsidR="00AE0AFD">
        <w:rPr>
          <w:sz w:val="22"/>
          <w:szCs w:val="22"/>
          <w:lang w:val="en-US"/>
        </w:rPr>
        <w:t xml:space="preserve">includes </w:t>
      </w:r>
      <w:r w:rsidR="00025C3A">
        <w:rPr>
          <w:sz w:val="22"/>
          <w:szCs w:val="22"/>
          <w:lang w:val="en-US"/>
        </w:rPr>
        <w:t>simulation</w:t>
      </w:r>
      <w:r w:rsidR="00AE0AFD">
        <w:rPr>
          <w:sz w:val="22"/>
          <w:szCs w:val="22"/>
          <w:lang w:val="en-US"/>
        </w:rPr>
        <w:t xml:space="preserve"> results </w:t>
      </w:r>
      <w:r w:rsidR="00B23CE9">
        <w:rPr>
          <w:sz w:val="22"/>
          <w:szCs w:val="22"/>
          <w:lang w:val="en-US"/>
        </w:rPr>
        <w:t>for the following</w:t>
      </w:r>
      <w:r w:rsidR="00281457">
        <w:rPr>
          <w:sz w:val="22"/>
          <w:szCs w:val="22"/>
          <w:lang w:val="en-US"/>
        </w:rPr>
        <w:t xml:space="preserve"> </w:t>
      </w:r>
      <w:r w:rsidR="00A66754">
        <w:rPr>
          <w:sz w:val="22"/>
          <w:szCs w:val="22"/>
          <w:lang w:val="en-US"/>
        </w:rPr>
        <w:t xml:space="preserve">SL PRS based </w:t>
      </w:r>
      <w:r w:rsidR="00281457">
        <w:rPr>
          <w:sz w:val="22"/>
          <w:szCs w:val="22"/>
          <w:lang w:val="en-US"/>
        </w:rPr>
        <w:t>measurements</w:t>
      </w:r>
      <w:r w:rsidR="00246B9C">
        <w:rPr>
          <w:sz w:val="22"/>
          <w:szCs w:val="22"/>
          <w:lang w:val="en-US"/>
        </w:rPr>
        <w:t>:</w:t>
      </w:r>
    </w:p>
    <w:p w14:paraId="7168746D" w14:textId="1FDBA4E4" w:rsidR="001D249B" w:rsidRDefault="00B23CE9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Rx-Tx time difference</w:t>
      </w:r>
    </w:p>
    <w:p w14:paraId="7CABDF4C" w14:textId="4851839D" w:rsidR="00C11E64" w:rsidRDefault="00B23CE9" w:rsidP="00B23CE9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RSRP</w:t>
      </w:r>
    </w:p>
    <w:p w14:paraId="783E237C" w14:textId="0BB3F791" w:rsidR="00DC6D23" w:rsidRPr="00B23CE9" w:rsidRDefault="00DC6D23" w:rsidP="00B23CE9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RSTD</w:t>
      </w:r>
    </w:p>
    <w:p w14:paraId="604067E4" w14:textId="77777777" w:rsidR="00B50446" w:rsidRDefault="00B50446">
      <w:pPr>
        <w:spacing w:after="0"/>
        <w:rPr>
          <w:rFonts w:ascii="Arial" w:hAnsi="Arial"/>
          <w:sz w:val="36"/>
          <w:szCs w:val="36"/>
          <w:lang w:val="en-US" w:eastAsia="zh-CN"/>
        </w:rPr>
      </w:pPr>
      <w:r>
        <w:rPr>
          <w:szCs w:val="36"/>
          <w:lang w:val="en-US" w:eastAsia="zh-CN"/>
        </w:rPr>
        <w:br w:type="page"/>
      </w:r>
    </w:p>
    <w:p w14:paraId="2D765A3B" w14:textId="052B788D" w:rsidR="00C10A07" w:rsidRDefault="00AE0AFD" w:rsidP="00572192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lastRenderedPageBreak/>
        <w:t>Simulation results for Rx-Tx time difference</w:t>
      </w:r>
    </w:p>
    <w:p w14:paraId="255568D2" w14:textId="7F0BB087" w:rsidR="00494CDB" w:rsidRPr="00494CDB" w:rsidRDefault="00494CDB" w:rsidP="00494CDB">
      <w:pPr>
        <w:rPr>
          <w:lang w:val="en-US" w:eastAsia="zh-CN"/>
        </w:rPr>
      </w:pPr>
    </w:p>
    <w:tbl>
      <w:tblPr>
        <w:tblW w:w="8368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022"/>
        <w:gridCol w:w="1158"/>
        <w:gridCol w:w="1158"/>
        <w:gridCol w:w="1146"/>
        <w:gridCol w:w="12"/>
      </w:tblGrid>
      <w:tr w:rsidR="00C109D1" w:rsidRPr="004E4BE5" w14:paraId="08136931" w14:textId="77777777" w:rsidTr="00240E13">
        <w:trPr>
          <w:gridAfter w:val="1"/>
          <w:wAfter w:w="12" w:type="dxa"/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04FB" w14:textId="77777777" w:rsidR="00C109D1" w:rsidRPr="004E4BE5" w:rsidRDefault="00C109D1" w:rsidP="004E4B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DD63" w14:textId="77777777" w:rsidR="00C109D1" w:rsidRPr="004E4BE5" w:rsidRDefault="00C109D1" w:rsidP="004E4B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0EE65" w14:textId="223A21CC" w:rsidR="00C109D1" w:rsidRPr="004E4BE5" w:rsidRDefault="00C109D1" w:rsidP="004E4B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63A7B" w14:textId="77777777" w:rsidR="00C109D1" w:rsidRPr="004E4BE5" w:rsidRDefault="00C109D1" w:rsidP="004E4B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rate(Tc)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7DD0" w14:textId="378F128A" w:rsidR="00C109D1" w:rsidRPr="004E4BE5" w:rsidRDefault="00C109D1" w:rsidP="004E4B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491892" w14:textId="1F95107E" w:rsidR="00C109D1" w:rsidRDefault="00C109D1" w:rsidP="00C109D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E6F360" w14:textId="57F45BFA" w:rsidR="00C109D1" w:rsidRPr="004E4BE5" w:rsidRDefault="00C109D1" w:rsidP="0016314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C109D1" w:rsidRPr="004E4BE5" w14:paraId="4CC2AF00" w14:textId="77777777" w:rsidTr="00240E13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42EE" w14:textId="77777777" w:rsidR="00C109D1" w:rsidRPr="004E4BE5" w:rsidRDefault="00C109D1" w:rsidP="004E4BE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A543" w14:textId="77777777" w:rsidR="00C109D1" w:rsidRPr="004E4BE5" w:rsidRDefault="00C109D1" w:rsidP="004E4BE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DE78" w14:textId="77777777" w:rsidR="00C109D1" w:rsidRPr="004E4BE5" w:rsidRDefault="00C109D1" w:rsidP="004E4BE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876B" w14:textId="77777777" w:rsidR="00C109D1" w:rsidRPr="004E4BE5" w:rsidRDefault="00C109D1" w:rsidP="004E4BE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0E4D" w14:textId="77777777" w:rsidR="00C109D1" w:rsidRPr="004E4BE5" w:rsidRDefault="00C109D1" w:rsidP="004E4BE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DCBE" w14:textId="77777777" w:rsidR="00C109D1" w:rsidRDefault="00C109D1" w:rsidP="000366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2CBC" w14:textId="31A8338B" w:rsidR="00C109D1" w:rsidRPr="004E4BE5" w:rsidRDefault="00C109D1" w:rsidP="000366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0 dB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B86D" w14:textId="094678F6" w:rsidR="00C109D1" w:rsidRDefault="00C109D1" w:rsidP="0016314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6383B" w14:textId="5DF1FA38" w:rsidR="00C109D1" w:rsidRPr="004E4BE5" w:rsidRDefault="00C109D1" w:rsidP="000366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</w:tr>
      <w:tr w:rsidR="00C109D1" w:rsidRPr="004E4BE5" w14:paraId="24D06B86" w14:textId="77777777" w:rsidTr="00240E13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F1F6E" w14:textId="07810351" w:rsidR="00C109D1" w:rsidRDefault="00C109D1" w:rsidP="00517A2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B58518" w14:textId="6C47DBB0" w:rsidR="00C109D1" w:rsidRDefault="00C109D1" w:rsidP="00517A2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FC429" w14:textId="04199E03" w:rsidR="00C109D1" w:rsidRDefault="00C109D1" w:rsidP="00517A2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D51596" w14:textId="456E8C65" w:rsidR="00C109D1" w:rsidRDefault="00C109D1" w:rsidP="00517A2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A9FA47" w14:textId="6464E27F" w:rsidR="00C109D1" w:rsidRPr="004E4BE5" w:rsidRDefault="00C109D1" w:rsidP="00517A2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3A64" w14:textId="44C2D034" w:rsidR="00C109D1" w:rsidRDefault="00C109D1" w:rsidP="00517A2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5298" w14:textId="326482E2" w:rsidR="00C109D1" w:rsidRDefault="00C109D1" w:rsidP="00517A2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E09A7"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D4A3" w14:textId="01354374" w:rsidR="00C109D1" w:rsidRDefault="00C109D1" w:rsidP="00517A2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78042" w14:textId="2C313553" w:rsidR="00C109D1" w:rsidRDefault="00C109D1" w:rsidP="00517A2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</w:tr>
      <w:tr w:rsidR="00C109D1" w:rsidRPr="004E4BE5" w14:paraId="70FFBCD3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CBA10" w14:textId="45AFF0A3" w:rsidR="00C109D1" w:rsidRDefault="00C109D1" w:rsidP="00517A2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AD2D9" w14:textId="5DDB2220" w:rsidR="00C109D1" w:rsidRDefault="00C109D1" w:rsidP="00517A2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7C345" w14:textId="2555CE3D" w:rsidR="00C109D1" w:rsidRDefault="00C109D1" w:rsidP="00517A2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B1266" w14:textId="682F4971" w:rsidR="00C109D1" w:rsidRDefault="00C109D1" w:rsidP="00517A2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5D8EEC" w14:textId="0D520DBD" w:rsidR="00C109D1" w:rsidRPr="004E4BE5" w:rsidRDefault="00C109D1" w:rsidP="00517A2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E969" w14:textId="00BA3841" w:rsidR="00C109D1" w:rsidRDefault="00C109D1" w:rsidP="00517A2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150E" w14:textId="54FDD970" w:rsidR="00C109D1" w:rsidRDefault="00C109D1" w:rsidP="00517A2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E09A7"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E939" w14:textId="30B61F68" w:rsidR="00C109D1" w:rsidRDefault="00C109D1" w:rsidP="00517A2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AA66F" w14:textId="55DF9B17" w:rsidR="00C109D1" w:rsidRDefault="00C109D1" w:rsidP="00517A2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</w:tr>
      <w:tr w:rsidR="00C109D1" w:rsidRPr="004E4BE5" w14:paraId="6833D653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28862" w14:textId="35EB2043" w:rsidR="00C109D1" w:rsidRDefault="00C109D1" w:rsidP="00517A2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6F615" w14:textId="7709D8DF" w:rsidR="00C109D1" w:rsidRDefault="00C109D1" w:rsidP="00517A2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B85B4" w14:textId="4A103135" w:rsidR="00C109D1" w:rsidRDefault="00C109D1" w:rsidP="00517A2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530D1" w14:textId="23F672F7" w:rsidR="00C109D1" w:rsidRDefault="00C109D1" w:rsidP="00517A2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0EA761" w14:textId="1FE5B8D8" w:rsidR="00C109D1" w:rsidRPr="004E4BE5" w:rsidRDefault="00C109D1" w:rsidP="00517A2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AAD2" w14:textId="030CD588" w:rsidR="00C109D1" w:rsidRDefault="00C109D1" w:rsidP="00517A2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BBE9" w14:textId="298B8684" w:rsidR="00C109D1" w:rsidRDefault="00C109D1" w:rsidP="00517A2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E09A7"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6CA6" w14:textId="58694C21" w:rsidR="00C109D1" w:rsidRDefault="00C109D1" w:rsidP="00517A2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89BF5" w14:textId="72A1979B" w:rsidR="00C109D1" w:rsidRDefault="00C109D1" w:rsidP="00517A2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</w:tr>
      <w:tr w:rsidR="00C109D1" w:rsidRPr="004E4BE5" w14:paraId="40A62E55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EC821" w14:textId="7D3C90C9" w:rsidR="00C109D1" w:rsidRDefault="00C109D1" w:rsidP="00517A2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07B3E" w14:textId="77777777" w:rsidR="00C109D1" w:rsidRDefault="00C109D1" w:rsidP="00517A2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4F0E3" w14:textId="77777777" w:rsidR="00C109D1" w:rsidRDefault="00C109D1" w:rsidP="00517A2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9F594" w14:textId="77777777" w:rsidR="00C109D1" w:rsidRDefault="00C109D1" w:rsidP="00517A2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9F02AF" w14:textId="4AF0FE40" w:rsidR="00C109D1" w:rsidRPr="004E4BE5" w:rsidRDefault="00C109D1" w:rsidP="00517A2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1048" w14:textId="1E687390" w:rsidR="00C109D1" w:rsidRDefault="00C109D1" w:rsidP="00517A2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A622" w14:textId="68B42DD9" w:rsidR="00C109D1" w:rsidRDefault="00C109D1" w:rsidP="00517A2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E09A7"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806E" w14:textId="1C777D24" w:rsidR="00C109D1" w:rsidRDefault="00C109D1" w:rsidP="00517A2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2AD7" w14:textId="3025A1ED" w:rsidR="00C109D1" w:rsidRDefault="00C109D1" w:rsidP="00517A2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59</w:t>
            </w:r>
          </w:p>
        </w:tc>
      </w:tr>
      <w:tr w:rsidR="00C109D1" w:rsidRPr="004E4BE5" w14:paraId="5A4CA4BE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B4FC4" w14:textId="1026AFA8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BFE1B4" w14:textId="580F1AB3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28583" w14:textId="77777777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08EB99" w14:textId="292991F8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4333E8" w14:textId="1A56B78B" w:rsidR="00C109D1" w:rsidRPr="004E4BE5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E7FD" w14:textId="28262049" w:rsidR="00C109D1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8F49" w14:textId="7779A59C" w:rsidR="00C109D1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88E3" w14:textId="5DE87D57" w:rsidR="00C109D1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CE227" w14:textId="6E35A125" w:rsidR="00C109D1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</w:tr>
      <w:tr w:rsidR="00C109D1" w:rsidRPr="004E4BE5" w14:paraId="57CA4AF7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6E365" w14:textId="2EF71A6F" w:rsidR="00C109D1" w:rsidRDefault="00C109D1" w:rsidP="000828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E51F7" w14:textId="4ECFCBD0" w:rsidR="00C109D1" w:rsidRDefault="00C109D1" w:rsidP="000828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B3404" w14:textId="77777777" w:rsidR="00C109D1" w:rsidRDefault="00C109D1" w:rsidP="000828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772A1" w14:textId="03144CA8" w:rsidR="00C109D1" w:rsidRDefault="00C109D1" w:rsidP="000828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57EB4" w14:textId="0BCBFE41" w:rsidR="00C109D1" w:rsidRPr="004E4BE5" w:rsidRDefault="00C109D1" w:rsidP="000828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F057" w14:textId="59B147DA" w:rsidR="00C109D1" w:rsidRDefault="00C109D1" w:rsidP="000828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2529" w14:textId="09D9EB5E" w:rsidR="00C109D1" w:rsidRDefault="00C109D1" w:rsidP="000828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05B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8072" w14:textId="0526ACD4" w:rsidR="00C109D1" w:rsidRDefault="00C109D1" w:rsidP="000828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B85D7" w14:textId="7F25C650" w:rsidR="00C109D1" w:rsidRDefault="00C109D1" w:rsidP="000828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</w:t>
            </w:r>
          </w:p>
        </w:tc>
      </w:tr>
      <w:tr w:rsidR="00C109D1" w:rsidRPr="004E4BE5" w14:paraId="7A52610D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A907B" w14:textId="00E317A9" w:rsidR="00C109D1" w:rsidRDefault="00C109D1" w:rsidP="000828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59201" w14:textId="7707E2DA" w:rsidR="00C109D1" w:rsidRDefault="00C109D1" w:rsidP="000828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F0999" w14:textId="77777777" w:rsidR="00C109D1" w:rsidRDefault="00C109D1" w:rsidP="000828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03F99" w14:textId="12511C14" w:rsidR="00C109D1" w:rsidRDefault="00C109D1" w:rsidP="000828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A4A4BB" w14:textId="2BE5C447" w:rsidR="00C109D1" w:rsidRPr="004E4BE5" w:rsidRDefault="00C109D1" w:rsidP="000828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A7FC" w14:textId="011E68A7" w:rsidR="00C109D1" w:rsidRDefault="00C109D1" w:rsidP="000828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F4D3" w14:textId="0827361D" w:rsidR="00C109D1" w:rsidRDefault="00C109D1" w:rsidP="000828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05B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0B82" w14:textId="1C866AE5" w:rsidR="00C109D1" w:rsidRDefault="00C109D1" w:rsidP="000828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12E19" w14:textId="30CB9B32" w:rsidR="00C109D1" w:rsidRDefault="00C109D1" w:rsidP="000828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</w:t>
            </w:r>
          </w:p>
        </w:tc>
      </w:tr>
      <w:tr w:rsidR="00C109D1" w:rsidRPr="004E4BE5" w14:paraId="72773F18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47588" w14:textId="4F309576" w:rsidR="00C109D1" w:rsidRDefault="00C109D1" w:rsidP="000828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DB547" w14:textId="77777777" w:rsidR="00C109D1" w:rsidRDefault="00C109D1" w:rsidP="000828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03A97" w14:textId="77777777" w:rsidR="00C109D1" w:rsidRDefault="00C109D1" w:rsidP="000828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46582" w14:textId="77777777" w:rsidR="00C109D1" w:rsidRDefault="00C109D1" w:rsidP="000828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6FDF9" w14:textId="28A7A845" w:rsidR="00C109D1" w:rsidRPr="004E4BE5" w:rsidRDefault="00C109D1" w:rsidP="000828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3108" w14:textId="06A1806D" w:rsidR="00C109D1" w:rsidRDefault="00C109D1" w:rsidP="000828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3DBA" w14:textId="6353BC84" w:rsidR="00C109D1" w:rsidRDefault="00C109D1" w:rsidP="000828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05B7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F844" w14:textId="3A70FE32" w:rsidR="00C109D1" w:rsidRDefault="00C109D1" w:rsidP="000828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AD4EC" w14:textId="44237C0A" w:rsidR="00C109D1" w:rsidRDefault="00C109D1" w:rsidP="000828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</w:t>
            </w:r>
          </w:p>
        </w:tc>
      </w:tr>
      <w:tr w:rsidR="00C109D1" w:rsidRPr="004E4BE5" w14:paraId="3790B227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A911F" w14:textId="09E9DC1B" w:rsidR="00C109D1" w:rsidRPr="004E4BE5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E2091" w14:textId="3BACE2F7" w:rsidR="00C109D1" w:rsidRPr="004E4BE5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440708" w14:textId="30AEFAC6" w:rsidR="00C109D1" w:rsidRPr="004E4BE5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EAC20" w14:textId="0F4F277F" w:rsidR="00C109D1" w:rsidRPr="004E4BE5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AE3744" w14:textId="188B7DB0" w:rsidR="00C109D1" w:rsidRPr="004E4BE5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D238" w14:textId="67C1790C" w:rsidR="00C109D1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E5CD" w14:textId="36E1018F" w:rsidR="00C109D1" w:rsidRPr="006A1017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6A101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B414" w14:textId="379CE4D6" w:rsidR="00C109D1" w:rsidRPr="00780019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7800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FBC1E" w14:textId="410A3B18" w:rsidR="00C109D1" w:rsidRPr="00780019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62</w:t>
            </w:r>
          </w:p>
        </w:tc>
      </w:tr>
      <w:tr w:rsidR="00C109D1" w:rsidRPr="004E4BE5" w14:paraId="151234F4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B12E7" w14:textId="77777777" w:rsidR="00C109D1" w:rsidRPr="004E4BE5" w:rsidRDefault="00C109D1" w:rsidP="006A101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E0F7D4" w14:textId="77777777" w:rsidR="00C109D1" w:rsidRDefault="00C109D1" w:rsidP="006A101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0624A" w14:textId="77777777" w:rsidR="00C109D1" w:rsidRDefault="00C109D1" w:rsidP="006A101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1759A5" w14:textId="77777777" w:rsidR="00C109D1" w:rsidRDefault="00C109D1" w:rsidP="006A101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E196" w14:textId="3A6191D8" w:rsidR="00C109D1" w:rsidRPr="004E4BE5" w:rsidRDefault="00C109D1" w:rsidP="006A101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4467" w14:textId="320094F0" w:rsidR="00C109D1" w:rsidRDefault="00C109D1" w:rsidP="006A101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0E8F" w14:textId="1E847E52" w:rsidR="00C109D1" w:rsidRPr="006A1017" w:rsidRDefault="00C109D1" w:rsidP="006A101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43468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ECB9" w14:textId="2735F435" w:rsidR="00C109D1" w:rsidRPr="00780019" w:rsidRDefault="00C109D1" w:rsidP="006A101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800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3F25" w14:textId="5BE65385" w:rsidR="00C109D1" w:rsidRPr="00780019" w:rsidRDefault="00C109D1" w:rsidP="006A101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62</w:t>
            </w:r>
          </w:p>
        </w:tc>
      </w:tr>
      <w:tr w:rsidR="00C109D1" w:rsidRPr="004E4BE5" w14:paraId="4CDC8C2F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85E23" w14:textId="77777777" w:rsidR="00C109D1" w:rsidRPr="004E4BE5" w:rsidRDefault="00C109D1" w:rsidP="006A101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50351D" w14:textId="77777777" w:rsidR="00C109D1" w:rsidRDefault="00C109D1" w:rsidP="006A101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126F8D" w14:textId="77777777" w:rsidR="00C109D1" w:rsidRDefault="00C109D1" w:rsidP="006A101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E6225" w14:textId="77777777" w:rsidR="00C109D1" w:rsidRDefault="00C109D1" w:rsidP="006A101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EAD3" w14:textId="4C24DB31" w:rsidR="00C109D1" w:rsidRPr="004E4BE5" w:rsidRDefault="00C109D1" w:rsidP="006A101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3841" w14:textId="5B5E87D6" w:rsidR="00C109D1" w:rsidRDefault="00C109D1" w:rsidP="006A101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04BD" w14:textId="5BEED373" w:rsidR="00C109D1" w:rsidRPr="006A1017" w:rsidRDefault="00C109D1" w:rsidP="006A101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43468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D0AF" w14:textId="2E1EECFC" w:rsidR="00C109D1" w:rsidRPr="00780019" w:rsidRDefault="00C109D1" w:rsidP="006A101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800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ED135" w14:textId="737646F3" w:rsidR="00C109D1" w:rsidRPr="00780019" w:rsidRDefault="00C109D1" w:rsidP="006A101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62</w:t>
            </w:r>
          </w:p>
        </w:tc>
      </w:tr>
      <w:tr w:rsidR="00C109D1" w:rsidRPr="004E4BE5" w14:paraId="2306BF4E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27BEB" w14:textId="77777777" w:rsidR="00C109D1" w:rsidRDefault="00C109D1" w:rsidP="006A101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A923" w14:textId="77777777" w:rsidR="00C109D1" w:rsidRDefault="00C109D1" w:rsidP="006A101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D511E" w14:textId="77777777" w:rsidR="00C109D1" w:rsidRDefault="00C109D1" w:rsidP="006A101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EEF3" w14:textId="77777777" w:rsidR="00C109D1" w:rsidRDefault="00C109D1" w:rsidP="006A101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AE47" w14:textId="3CF9CAD5" w:rsidR="00C109D1" w:rsidRPr="004E4BE5" w:rsidRDefault="00C109D1" w:rsidP="006A101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961B" w14:textId="3D573E7E" w:rsidR="00C109D1" w:rsidRDefault="00C109D1" w:rsidP="006A101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E26" w14:textId="7432BD70" w:rsidR="00C109D1" w:rsidRPr="006A1017" w:rsidRDefault="00C109D1" w:rsidP="006A101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43468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C008" w14:textId="1B8CDC74" w:rsidR="00C109D1" w:rsidRPr="00780019" w:rsidRDefault="00C109D1" w:rsidP="006A101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800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670A" w14:textId="361AC4EB" w:rsidR="00C109D1" w:rsidRPr="00780019" w:rsidRDefault="00C109D1" w:rsidP="006A101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</w:tr>
      <w:tr w:rsidR="00C109D1" w:rsidRPr="004E4BE5" w14:paraId="2200D135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12323" w14:textId="77777777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FDD37D" w14:textId="26F078AB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7356E" w14:textId="77777777" w:rsidR="00C109D1" w:rsidRPr="004E4BE5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9A0B0" w14:textId="6AAAEF74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7725" w14:textId="450FC221" w:rsidR="00C109D1" w:rsidRPr="004E4BE5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B07F" w14:textId="7EB60116" w:rsidR="00C109D1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8DBB" w14:textId="1D2CFE8B" w:rsidR="00C109D1" w:rsidRPr="006A1017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476C" w14:textId="7A6D3F09" w:rsidR="00C109D1" w:rsidRPr="00780019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F2DE6" w14:textId="55D54228" w:rsidR="00C109D1" w:rsidRPr="00780019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</w:tr>
      <w:tr w:rsidR="00C109D1" w:rsidRPr="004E4BE5" w14:paraId="7E035A9A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F1BC8" w14:textId="77777777" w:rsidR="00C109D1" w:rsidRDefault="00C109D1" w:rsidP="009164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984CC" w14:textId="77777777" w:rsidR="00C109D1" w:rsidRDefault="00C109D1" w:rsidP="009164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86858" w14:textId="77777777" w:rsidR="00C109D1" w:rsidRPr="004E4BE5" w:rsidRDefault="00C109D1" w:rsidP="009164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7B08B" w14:textId="77777777" w:rsidR="00C109D1" w:rsidRDefault="00C109D1" w:rsidP="009164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7D4B" w14:textId="08975664" w:rsidR="00C109D1" w:rsidRPr="004E4BE5" w:rsidRDefault="00C109D1" w:rsidP="009164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F29E" w14:textId="275493C4" w:rsidR="00C109D1" w:rsidRDefault="00C109D1" w:rsidP="009164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2B2E" w14:textId="62D24477" w:rsidR="00C109D1" w:rsidRPr="006A1017" w:rsidRDefault="00C109D1" w:rsidP="009164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82EED">
              <w:rPr>
                <w:rFonts w:ascii="Calibri" w:hAnsi="Calibri" w:cs="Calibri"/>
                <w:sz w:val="22"/>
                <w:szCs w:val="22"/>
              </w:rPr>
              <w:t>29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758A" w14:textId="55084BD3" w:rsidR="00C109D1" w:rsidRPr="00780019" w:rsidRDefault="00C109D1" w:rsidP="009164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C70E1" w14:textId="6CCDE4DF" w:rsidR="00C109D1" w:rsidRPr="00780019" w:rsidRDefault="00C109D1" w:rsidP="009164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</w:tr>
      <w:tr w:rsidR="00C109D1" w:rsidRPr="004E4BE5" w14:paraId="5CEFBE77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3A1B5" w14:textId="77777777" w:rsidR="00C109D1" w:rsidRDefault="00C109D1" w:rsidP="009164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4F8952" w14:textId="77777777" w:rsidR="00C109D1" w:rsidRDefault="00C109D1" w:rsidP="009164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416A3" w14:textId="77777777" w:rsidR="00C109D1" w:rsidRPr="004E4BE5" w:rsidRDefault="00C109D1" w:rsidP="009164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52AD3" w14:textId="77777777" w:rsidR="00C109D1" w:rsidRDefault="00C109D1" w:rsidP="009164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E905" w14:textId="30D9EB1C" w:rsidR="00C109D1" w:rsidRPr="004E4BE5" w:rsidRDefault="00C109D1" w:rsidP="009164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DDE8" w14:textId="72B599E5" w:rsidR="00C109D1" w:rsidRDefault="00C109D1" w:rsidP="009164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B1B6" w14:textId="379978A6" w:rsidR="00C109D1" w:rsidRPr="006A1017" w:rsidRDefault="00C109D1" w:rsidP="009164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82EED">
              <w:rPr>
                <w:rFonts w:ascii="Calibri" w:hAnsi="Calibri" w:cs="Calibri"/>
                <w:sz w:val="22"/>
                <w:szCs w:val="22"/>
              </w:rPr>
              <w:t>29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54E3" w14:textId="10495078" w:rsidR="00C109D1" w:rsidRPr="00780019" w:rsidRDefault="00C109D1" w:rsidP="009164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708E" w14:textId="20557E9B" w:rsidR="00C109D1" w:rsidRPr="00780019" w:rsidRDefault="00C109D1" w:rsidP="009164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</w:tr>
      <w:tr w:rsidR="00C109D1" w:rsidRPr="004E4BE5" w14:paraId="566B7058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ABA79" w14:textId="77777777" w:rsidR="00C109D1" w:rsidRDefault="00C109D1" w:rsidP="009164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A732" w14:textId="77777777" w:rsidR="00C109D1" w:rsidRDefault="00C109D1" w:rsidP="009164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B1117" w14:textId="77777777" w:rsidR="00C109D1" w:rsidRPr="004E4BE5" w:rsidRDefault="00C109D1" w:rsidP="009164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76B8" w14:textId="77777777" w:rsidR="00C109D1" w:rsidRDefault="00C109D1" w:rsidP="009164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691A" w14:textId="331D4E2A" w:rsidR="00C109D1" w:rsidRPr="004E4BE5" w:rsidRDefault="00C109D1" w:rsidP="009164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1C9E" w14:textId="4A3E697A" w:rsidR="00C109D1" w:rsidRDefault="00C109D1" w:rsidP="009164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053B" w14:textId="15B655F8" w:rsidR="00C109D1" w:rsidRPr="006A1017" w:rsidRDefault="00C109D1" w:rsidP="009164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82EED">
              <w:rPr>
                <w:rFonts w:ascii="Calibri" w:hAnsi="Calibri" w:cs="Calibri"/>
                <w:sz w:val="22"/>
                <w:szCs w:val="22"/>
              </w:rPr>
              <w:t>29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E34A" w14:textId="6A097023" w:rsidR="00C109D1" w:rsidRPr="00780019" w:rsidRDefault="00C109D1" w:rsidP="009164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90A8" w14:textId="3237CFFC" w:rsidR="00C109D1" w:rsidRPr="00780019" w:rsidRDefault="00C109D1" w:rsidP="009164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</w:tr>
      <w:tr w:rsidR="00C109D1" w:rsidRPr="004E4BE5" w14:paraId="2336DBA2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91CB5" w14:textId="77777777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EF2C09" w14:textId="0C32A7C6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93EC4" w14:textId="77777777" w:rsidR="00C109D1" w:rsidRPr="004E4BE5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9DBD1" w14:textId="5B18B042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A903" w14:textId="66ABD01C" w:rsidR="00C109D1" w:rsidRPr="004E4BE5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CAF2" w14:textId="495B686C" w:rsidR="00C109D1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C15F" w14:textId="70D9EB98" w:rsidR="00C109D1" w:rsidRPr="00C428FC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D939" w14:textId="4B250B5D" w:rsidR="00C109D1" w:rsidRPr="00C809B6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C4244" w14:textId="79FC0A0A" w:rsidR="00C109D1" w:rsidRPr="00C809B6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</w:tr>
      <w:tr w:rsidR="00C109D1" w:rsidRPr="004E4BE5" w14:paraId="458129A2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718D7" w14:textId="77777777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0BEDC" w14:textId="77777777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6ADB9" w14:textId="77777777" w:rsidR="00C109D1" w:rsidRPr="004E4BE5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38E11" w14:textId="77777777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DF65" w14:textId="685B9D5C" w:rsidR="00C109D1" w:rsidRPr="004E4BE5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5DC8" w14:textId="52C1C4DC" w:rsidR="00C109D1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4B02" w14:textId="1A194528" w:rsidR="00C109D1" w:rsidRPr="00C428FC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E15D" w14:textId="43876E10" w:rsidR="00C109D1" w:rsidRPr="00C809B6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15E73" w14:textId="45CEC243" w:rsidR="00C109D1" w:rsidRPr="00C809B6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16</w:t>
            </w:r>
          </w:p>
        </w:tc>
      </w:tr>
      <w:tr w:rsidR="00C109D1" w:rsidRPr="004E4BE5" w14:paraId="76723B82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F2CB3" w14:textId="77777777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B29C94" w14:textId="77777777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DB388" w14:textId="77777777" w:rsidR="00C109D1" w:rsidRPr="004E4BE5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4D331C" w14:textId="77777777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96AF" w14:textId="1DB0AE70" w:rsidR="00C109D1" w:rsidRPr="004E4BE5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75E0" w14:textId="6EAA0CA7" w:rsidR="00C109D1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81F9" w14:textId="581774E1" w:rsidR="00C109D1" w:rsidRPr="00C428FC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26AD" w14:textId="2AD69EB0" w:rsidR="00C109D1" w:rsidRPr="00C809B6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E4FB" w14:textId="3FF49EE4" w:rsidR="00C109D1" w:rsidRPr="00C809B6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16</w:t>
            </w:r>
          </w:p>
        </w:tc>
      </w:tr>
      <w:tr w:rsidR="00C109D1" w:rsidRPr="004E4BE5" w14:paraId="6B608EFC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7DC76" w14:textId="77777777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66C5" w14:textId="77777777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6D7A" w14:textId="77777777" w:rsidR="00C109D1" w:rsidRPr="004E4BE5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E052" w14:textId="77777777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A57E" w14:textId="1E20B443" w:rsidR="00C109D1" w:rsidRPr="004E4BE5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EB9F" w14:textId="7C5F1811" w:rsidR="00C109D1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F122" w14:textId="6ED7DB73" w:rsidR="00C109D1" w:rsidRPr="00C428FC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2B3A" w14:textId="26BCDCFA" w:rsidR="00C109D1" w:rsidRPr="00C809B6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CA2DB" w14:textId="6ECBAA8B" w:rsidR="00C109D1" w:rsidRPr="00C809B6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16</w:t>
            </w:r>
          </w:p>
        </w:tc>
      </w:tr>
      <w:tr w:rsidR="00C109D1" w:rsidRPr="004E4BE5" w14:paraId="19AC8611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2B716" w14:textId="77777777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869DFC" w14:textId="413D9771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67A1F7" w14:textId="34230A3B" w:rsidR="00C109D1" w:rsidRPr="004E4BE5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D5D44" w14:textId="083088B5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E00E" w14:textId="17CBEEBF" w:rsidR="00C109D1" w:rsidRPr="004E4BE5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D613" w14:textId="01AEB1C8" w:rsidR="00C109D1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472E" w14:textId="2749036B" w:rsidR="00C109D1" w:rsidRPr="000C5FDD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C5FDD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288B" w14:textId="1E468B69" w:rsidR="00C109D1" w:rsidRPr="000C5FDD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0C5FDD">
              <w:rPr>
                <w:rFonts w:ascii="Calibri" w:eastAsia="Times New Roman" w:hAnsi="Calibri" w:cs="Calibri"/>
                <w:sz w:val="22"/>
                <w:szCs w:val="22"/>
              </w:rPr>
              <w:t>28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6ECE" w14:textId="3FC94F55" w:rsidR="00C109D1" w:rsidRPr="000C5FDD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0C5FDD">
              <w:rPr>
                <w:rFonts w:ascii="Calibri" w:eastAsia="Times New Roman" w:hAnsi="Calibri" w:cs="Calibri"/>
                <w:sz w:val="22"/>
                <w:szCs w:val="22"/>
              </w:rPr>
              <w:t>32</w:t>
            </w:r>
          </w:p>
        </w:tc>
      </w:tr>
      <w:tr w:rsidR="00C109D1" w:rsidRPr="004E4BE5" w14:paraId="2C15E3E7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3DFFB" w14:textId="77777777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47920" w14:textId="77777777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78B68" w14:textId="77777777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BD2E6" w14:textId="6AEF4E96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8B48" w14:textId="0592CC2A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31AF" w14:textId="26AE9906" w:rsidR="00C109D1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EED2" w14:textId="36C8BA50" w:rsidR="00C109D1" w:rsidRPr="000C5FDD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C5FDD">
              <w:rPr>
                <w:rFonts w:ascii="Calibri" w:hAnsi="Calibri" w:cs="Calibri"/>
                <w:sz w:val="22"/>
                <w:szCs w:val="22"/>
              </w:rPr>
              <w:t>29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9D4F" w14:textId="6727F1D9" w:rsidR="00C109D1" w:rsidRPr="000C5FDD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C5FDD"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BCC9F" w14:textId="02C4C14E" w:rsidR="00C109D1" w:rsidRPr="000C5FDD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C5FDD"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</w:tr>
      <w:tr w:rsidR="00C109D1" w:rsidRPr="004E4BE5" w14:paraId="5820D069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E81AE" w14:textId="77777777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1B8AA" w14:textId="21248076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64465" w14:textId="77777777" w:rsidR="00C109D1" w:rsidRPr="004E4BE5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AD373" w14:textId="3C86410E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A6E2" w14:textId="6BAF1244" w:rsidR="00C109D1" w:rsidRPr="004E4BE5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20F4" w14:textId="61E028CE" w:rsidR="00C109D1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7FE3" w14:textId="1CC004C9" w:rsidR="00C109D1" w:rsidRPr="000C5FDD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C5FDD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EDB1" w14:textId="01AB7F02" w:rsidR="00C109D1" w:rsidRPr="000C5FDD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0C5FDD">
              <w:rPr>
                <w:rFonts w:ascii="Calibri" w:eastAsia="Times New Roman" w:hAnsi="Calibri" w:cs="Calibri"/>
                <w:sz w:val="22"/>
                <w:szCs w:val="22"/>
              </w:rPr>
              <w:t>28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BE4AE" w14:textId="0C569B20" w:rsidR="00C109D1" w:rsidRPr="000C5FDD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0C5FDD">
              <w:rPr>
                <w:rFonts w:ascii="Calibri" w:eastAsia="Times New Roman" w:hAnsi="Calibri" w:cs="Calibri"/>
                <w:sz w:val="22"/>
                <w:szCs w:val="22"/>
              </w:rPr>
              <w:t>31</w:t>
            </w:r>
          </w:p>
        </w:tc>
      </w:tr>
      <w:tr w:rsidR="00C109D1" w:rsidRPr="004E4BE5" w14:paraId="1C32FF6D" w14:textId="77777777" w:rsidTr="00240E13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984C" w14:textId="77777777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58AD" w14:textId="77777777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C01B" w14:textId="77777777" w:rsidR="00C109D1" w:rsidRPr="004E4BE5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D527" w14:textId="77777777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110F" w14:textId="365C9E95" w:rsidR="00C109D1" w:rsidRDefault="00C109D1" w:rsidP="0094535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3249" w14:textId="267B378A" w:rsidR="00C109D1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C1BC" w14:textId="2640CB6E" w:rsidR="00C109D1" w:rsidRPr="000C5FDD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C5FDD">
              <w:rPr>
                <w:rFonts w:ascii="Calibri" w:hAnsi="Calibri" w:cs="Calibri"/>
                <w:sz w:val="22"/>
                <w:szCs w:val="22"/>
              </w:rPr>
              <w:t>29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5CF4" w14:textId="50583A3C" w:rsidR="00C109D1" w:rsidRPr="000C5FDD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C5FDD"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23A4A" w14:textId="2FD64FB7" w:rsidR="00C109D1" w:rsidRPr="000C5FDD" w:rsidRDefault="00C109D1" w:rsidP="0094535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C5FDD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</w:tr>
    </w:tbl>
    <w:p w14:paraId="6F619070" w14:textId="0C677F2E" w:rsidR="00F547A2" w:rsidRDefault="00954EF0" w:rsidP="002D4918">
      <w:pPr>
        <w:pStyle w:val="Caption"/>
        <w:jc w:val="center"/>
        <w:rPr>
          <w:sz w:val="22"/>
          <w:szCs w:val="22"/>
        </w:rPr>
      </w:pPr>
      <w:r w:rsidRPr="00954EF0">
        <w:rPr>
          <w:sz w:val="22"/>
          <w:szCs w:val="22"/>
        </w:rPr>
        <w:t xml:space="preserve">Table </w:t>
      </w:r>
      <w:r w:rsidRPr="00954EF0">
        <w:rPr>
          <w:sz w:val="22"/>
          <w:szCs w:val="22"/>
        </w:rPr>
        <w:fldChar w:fldCharType="begin"/>
      </w:r>
      <w:r w:rsidRPr="00954EF0">
        <w:rPr>
          <w:sz w:val="22"/>
          <w:szCs w:val="22"/>
        </w:rPr>
        <w:instrText xml:space="preserve"> SEQ Table \* ARABIC </w:instrText>
      </w:r>
      <w:r w:rsidRPr="00954EF0">
        <w:rPr>
          <w:sz w:val="22"/>
          <w:szCs w:val="22"/>
        </w:rPr>
        <w:fldChar w:fldCharType="separate"/>
      </w:r>
      <w:r w:rsidR="0001279B">
        <w:rPr>
          <w:noProof/>
          <w:sz w:val="22"/>
          <w:szCs w:val="22"/>
        </w:rPr>
        <w:t>1</w:t>
      </w:r>
      <w:r w:rsidRPr="00954EF0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2D4918">
        <w:rPr>
          <w:sz w:val="22"/>
          <w:szCs w:val="22"/>
        </w:rPr>
        <w:t xml:space="preserve">Rx-Tx simulation results </w:t>
      </w:r>
      <w:r w:rsidR="00EE12A1">
        <w:rPr>
          <w:sz w:val="22"/>
          <w:szCs w:val="22"/>
        </w:rPr>
        <w:t>for</w:t>
      </w:r>
      <w:r w:rsidR="0057104E">
        <w:rPr>
          <w:sz w:val="22"/>
          <w:szCs w:val="22"/>
        </w:rPr>
        <w:t xml:space="preserve"> </w:t>
      </w:r>
      <w:r w:rsidR="003A12AB">
        <w:rPr>
          <w:sz w:val="22"/>
          <w:szCs w:val="22"/>
        </w:rPr>
        <w:t>partially staggered</w:t>
      </w:r>
      <w:r w:rsidR="00A66754">
        <w:rPr>
          <w:sz w:val="22"/>
          <w:szCs w:val="22"/>
        </w:rPr>
        <w:t xml:space="preserve"> SL PRS</w:t>
      </w:r>
      <w:r w:rsidR="00025A66">
        <w:rPr>
          <w:sz w:val="22"/>
          <w:szCs w:val="22"/>
        </w:rPr>
        <w:t xml:space="preserve"> in</w:t>
      </w:r>
      <w:r w:rsidR="002D4918">
        <w:rPr>
          <w:sz w:val="22"/>
          <w:szCs w:val="22"/>
        </w:rPr>
        <w:t xml:space="preserve"> AWGN</w:t>
      </w:r>
      <w:r w:rsidR="00EE12A1">
        <w:rPr>
          <w:sz w:val="22"/>
          <w:szCs w:val="22"/>
        </w:rPr>
        <w:t>.</w:t>
      </w:r>
    </w:p>
    <w:p w14:paraId="3DA3846C" w14:textId="1B55F250" w:rsidR="001D0F16" w:rsidRDefault="001D0F16">
      <w:pPr>
        <w:spacing w:after="0"/>
      </w:pPr>
      <w:r>
        <w:br w:type="page"/>
      </w:r>
    </w:p>
    <w:tbl>
      <w:tblPr>
        <w:tblW w:w="8368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022"/>
        <w:gridCol w:w="1158"/>
        <w:gridCol w:w="1158"/>
        <w:gridCol w:w="1146"/>
        <w:gridCol w:w="12"/>
      </w:tblGrid>
      <w:tr w:rsidR="001D0F16" w:rsidRPr="004E4BE5" w14:paraId="195981DF" w14:textId="77777777" w:rsidTr="00240E13">
        <w:trPr>
          <w:gridAfter w:val="1"/>
          <w:wAfter w:w="12" w:type="dxa"/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9B7C" w14:textId="77777777" w:rsidR="001D0F16" w:rsidRPr="004E4BE5" w:rsidRDefault="001D0F16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BD23" w14:textId="77777777" w:rsidR="001D0F16" w:rsidRPr="004E4BE5" w:rsidRDefault="001D0F16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0C06E" w14:textId="77777777" w:rsidR="001D0F16" w:rsidRPr="004E4BE5" w:rsidRDefault="001D0F16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1832" w14:textId="77777777" w:rsidR="001D0F16" w:rsidRPr="004E4BE5" w:rsidRDefault="001D0F16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rate(Tc)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42702" w14:textId="77777777" w:rsidR="001D0F16" w:rsidRPr="004E4BE5" w:rsidRDefault="001D0F16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94056" w14:textId="77777777" w:rsidR="001D0F16" w:rsidRDefault="001D0F16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5D718" w14:textId="77777777" w:rsidR="001D0F16" w:rsidRPr="004E4BE5" w:rsidRDefault="001D0F16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1D0F16" w:rsidRPr="004E4BE5" w14:paraId="0E703ACF" w14:textId="77777777" w:rsidTr="00240E13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80CCC" w14:textId="77777777" w:rsidR="001D0F16" w:rsidRPr="004E4BE5" w:rsidRDefault="001D0F16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BE36" w14:textId="77777777" w:rsidR="001D0F16" w:rsidRPr="004E4BE5" w:rsidRDefault="001D0F16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D7C3" w14:textId="77777777" w:rsidR="001D0F16" w:rsidRPr="004E4BE5" w:rsidRDefault="001D0F16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22BE2" w14:textId="77777777" w:rsidR="001D0F16" w:rsidRPr="004E4BE5" w:rsidRDefault="001D0F16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40FE" w14:textId="77777777" w:rsidR="001D0F16" w:rsidRPr="004E4BE5" w:rsidRDefault="001D0F16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F31D" w14:textId="77777777" w:rsidR="001D0F16" w:rsidRDefault="001D0F16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8B23" w14:textId="77777777" w:rsidR="001D0F16" w:rsidRPr="004E4BE5" w:rsidRDefault="001D0F16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0 dB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765D" w14:textId="77777777" w:rsidR="001D0F16" w:rsidRDefault="001D0F16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8D8C" w14:textId="77777777" w:rsidR="001D0F16" w:rsidRPr="004E4BE5" w:rsidRDefault="001D0F16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</w:tr>
      <w:tr w:rsidR="001D0F16" w14:paraId="295F5BD9" w14:textId="77777777" w:rsidTr="00240E13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8CCFED" w14:textId="77777777" w:rsidR="001D0F16" w:rsidRDefault="001D0F16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15777" w14:textId="77777777" w:rsidR="001D0F16" w:rsidRDefault="001D0F16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55C0F" w14:textId="77777777" w:rsidR="001D0F16" w:rsidRDefault="001D0F16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B95E2C" w14:textId="77777777" w:rsidR="001D0F16" w:rsidRDefault="001D0F16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5EBD11" w14:textId="77777777" w:rsidR="001D0F16" w:rsidRPr="004E4BE5" w:rsidRDefault="001D0F16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EB0C" w14:textId="5C48BE40" w:rsidR="001D0F16" w:rsidRDefault="00DA3A1F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1C34" w14:textId="0AD14BC3" w:rsidR="001D0F16" w:rsidRDefault="00F26B0C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BF80" w14:textId="1E58E984" w:rsidR="001D0F16" w:rsidRDefault="00A54D3B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6455A" w14:textId="185E9DDC" w:rsidR="001D0F16" w:rsidRDefault="00A54D3B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61</w:t>
            </w:r>
          </w:p>
        </w:tc>
      </w:tr>
      <w:tr w:rsidR="00DA3A1F" w14:paraId="317FD2FA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3589E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B757E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769A4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CB6FB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84A582" w14:textId="77777777" w:rsidR="00DA3A1F" w:rsidRPr="004E4BE5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3C67" w14:textId="56676B7F" w:rsidR="00DA3A1F" w:rsidRDefault="00DA3A1F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FC89" w14:textId="2C281BEA" w:rsidR="00DA3A1F" w:rsidRDefault="00F26B0C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C154" w14:textId="609B067C" w:rsidR="00DA3A1F" w:rsidRDefault="00A54D3B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077C6" w14:textId="6991B0E3" w:rsidR="00DA3A1F" w:rsidRDefault="00A54D3B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</w:tr>
      <w:tr w:rsidR="00DA3A1F" w14:paraId="6BB9D721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D97D1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5DBFB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508B8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C6132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999A6" w14:textId="77777777" w:rsidR="00DA3A1F" w:rsidRPr="004E4BE5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5104" w14:textId="3BAED6D5" w:rsidR="00DA3A1F" w:rsidRDefault="00DA3A1F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ECE2" w14:textId="042AF21A" w:rsidR="00DA3A1F" w:rsidRDefault="00F26B0C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5931" w14:textId="37C17A52" w:rsidR="00DA3A1F" w:rsidRDefault="00A54D3B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E8464" w14:textId="5100A3D8" w:rsidR="00DA3A1F" w:rsidRDefault="00A54D3B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61</w:t>
            </w:r>
          </w:p>
        </w:tc>
      </w:tr>
      <w:tr w:rsidR="00DA3A1F" w14:paraId="0BC215FC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EEEEB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096CC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5D963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19D88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539E8" w14:textId="77777777" w:rsidR="00DA3A1F" w:rsidRPr="004E4BE5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4868" w14:textId="38599E59" w:rsidR="00DA3A1F" w:rsidRDefault="00DA3A1F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906D" w14:textId="71D86A7F" w:rsidR="00DA3A1F" w:rsidRDefault="00F26B0C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8CD9" w14:textId="139E544C" w:rsidR="00DA3A1F" w:rsidRDefault="00FF603C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2465D" w14:textId="007F8AC9" w:rsidR="00DA3A1F" w:rsidRDefault="00FF603C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</w:tr>
      <w:tr w:rsidR="00DA3A1F" w14:paraId="248E0DF5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220DE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3A098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4A6AE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2B5BA6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679B23" w14:textId="77777777" w:rsidR="00DA3A1F" w:rsidRPr="004E4BE5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7186" w14:textId="1D2D9087" w:rsidR="00DA3A1F" w:rsidRDefault="00DA3A1F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EA10" w14:textId="30F2462C" w:rsidR="00DA3A1F" w:rsidRDefault="00914C15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2D1F" w14:textId="03E23AB2" w:rsidR="00DA3A1F" w:rsidRDefault="008B59ED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9D8C6" w14:textId="25B8DBC8" w:rsidR="00DA3A1F" w:rsidRDefault="008B59ED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</w:tr>
      <w:tr w:rsidR="00DA3A1F" w14:paraId="69354F07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A244D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F95F0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7C452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3571B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16E12" w14:textId="77777777" w:rsidR="00DA3A1F" w:rsidRPr="004E4BE5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520D" w14:textId="551F8A62" w:rsidR="00DA3A1F" w:rsidRDefault="00DA3A1F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8853" w14:textId="59487A91" w:rsidR="00DA3A1F" w:rsidRDefault="00914C15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C806" w14:textId="243527BF" w:rsidR="00DA3A1F" w:rsidRDefault="00023EEA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84900" w14:textId="61D78274" w:rsidR="00DA3A1F" w:rsidRDefault="00023EEA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</w:tr>
      <w:tr w:rsidR="00DA3A1F" w14:paraId="411374D2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5AB11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077C0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EF305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DBA5D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4380CA" w14:textId="77777777" w:rsidR="00DA3A1F" w:rsidRPr="004E4BE5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9AB9" w14:textId="22C8B54E" w:rsidR="00DA3A1F" w:rsidRDefault="00DA3A1F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A723" w14:textId="3AA7E75E" w:rsidR="00DA3A1F" w:rsidRDefault="00914C15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D456" w14:textId="5ED3DC32" w:rsidR="00DA3A1F" w:rsidRDefault="00023EEA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2D35D" w14:textId="7C104052" w:rsidR="00DA3A1F" w:rsidRDefault="00023EEA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</w:t>
            </w:r>
          </w:p>
        </w:tc>
      </w:tr>
      <w:tr w:rsidR="00DA3A1F" w14:paraId="53BFD4CE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5748F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54461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CFA14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2BDFC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2F5BE3" w14:textId="77777777" w:rsidR="00DA3A1F" w:rsidRPr="004E4BE5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1085" w14:textId="1E469F51" w:rsidR="00DA3A1F" w:rsidRDefault="00DA3A1F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9E3A" w14:textId="4E877C95" w:rsidR="00DA3A1F" w:rsidRDefault="00914C15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DDBB" w14:textId="5A6347C4" w:rsidR="00DA3A1F" w:rsidRDefault="00023EEA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0D6C" w14:textId="7E97195B" w:rsidR="00DA3A1F" w:rsidRDefault="00023EEA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</w:tr>
      <w:tr w:rsidR="00DA3A1F" w:rsidRPr="00780019" w14:paraId="1FCEB9C6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3C43F" w14:textId="77777777" w:rsidR="00DA3A1F" w:rsidRPr="004E4BE5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C5D76" w14:textId="77777777" w:rsidR="00DA3A1F" w:rsidRPr="004E4BE5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BA30AA" w14:textId="77777777" w:rsidR="00DA3A1F" w:rsidRPr="004E4BE5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E9C2F5" w14:textId="77777777" w:rsidR="00DA3A1F" w:rsidRPr="004E4BE5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8F963" w14:textId="77777777" w:rsidR="00DA3A1F" w:rsidRPr="004E4BE5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1045" w14:textId="2FD161EF" w:rsidR="00DA3A1F" w:rsidRDefault="00DA3A1F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27F2" w14:textId="3F5046EF" w:rsidR="00DA3A1F" w:rsidRPr="006A1017" w:rsidRDefault="004D3F21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3293" w14:textId="5D71F544" w:rsidR="00DA3A1F" w:rsidRPr="00780019" w:rsidRDefault="00B448F9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F0C11" w14:textId="2D981428" w:rsidR="00DA3A1F" w:rsidRPr="00780019" w:rsidRDefault="00B448F9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</w:tr>
      <w:tr w:rsidR="00DA3A1F" w:rsidRPr="00780019" w14:paraId="6436BC01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9B35A" w14:textId="77777777" w:rsidR="00DA3A1F" w:rsidRPr="004E4BE5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22560A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BAF60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3C561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C2FF" w14:textId="77777777" w:rsidR="00DA3A1F" w:rsidRPr="004E4BE5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A9A5" w14:textId="2F77AB74" w:rsidR="00DA3A1F" w:rsidRDefault="00DA3A1F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0645" w14:textId="6AA7EDB3" w:rsidR="00DA3A1F" w:rsidRPr="006A1017" w:rsidRDefault="004D3F21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4B0C" w14:textId="3807AA09" w:rsidR="00DA3A1F" w:rsidRPr="00780019" w:rsidRDefault="00B448F9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FE3A" w14:textId="05CB1670" w:rsidR="00DA3A1F" w:rsidRPr="00780019" w:rsidRDefault="00B448F9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59</w:t>
            </w:r>
          </w:p>
        </w:tc>
      </w:tr>
      <w:tr w:rsidR="00DA3A1F" w:rsidRPr="00780019" w14:paraId="5FCE24C3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75067" w14:textId="77777777" w:rsidR="00DA3A1F" w:rsidRPr="004E4BE5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43152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54EF95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7E3F9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8DD1" w14:textId="77777777" w:rsidR="00DA3A1F" w:rsidRPr="004E4BE5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53E9" w14:textId="25521ECA" w:rsidR="00DA3A1F" w:rsidRDefault="00DA3A1F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C1F8" w14:textId="6C5B28FC" w:rsidR="00DA3A1F" w:rsidRPr="006A1017" w:rsidRDefault="004D3F21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4D5D" w14:textId="38934992" w:rsidR="00DA3A1F" w:rsidRPr="00780019" w:rsidRDefault="00B448F9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3D5CF" w14:textId="3E9DE4A7" w:rsidR="00DA3A1F" w:rsidRPr="00780019" w:rsidRDefault="00B448F9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</w:tr>
      <w:tr w:rsidR="00DA3A1F" w:rsidRPr="00780019" w14:paraId="0D7278E2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54062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A687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841FD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798B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B326" w14:textId="77777777" w:rsidR="00DA3A1F" w:rsidRPr="004E4BE5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70A1" w14:textId="2BC61DC0" w:rsidR="00DA3A1F" w:rsidRDefault="00DA3A1F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9054" w14:textId="391D8ABF" w:rsidR="00DA3A1F" w:rsidRPr="006A1017" w:rsidRDefault="004D3F21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B711" w14:textId="6BCE0F29" w:rsidR="00DA3A1F" w:rsidRPr="00780019" w:rsidRDefault="00B448F9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C4C4" w14:textId="3A5802C4" w:rsidR="00DA3A1F" w:rsidRPr="00780019" w:rsidRDefault="00B448F9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</w:tr>
      <w:tr w:rsidR="00DA3A1F" w:rsidRPr="00780019" w14:paraId="2A812834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43C3B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D7A43D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474ED" w14:textId="77777777" w:rsidR="00DA3A1F" w:rsidRPr="004E4BE5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68DD9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BCD5" w14:textId="77777777" w:rsidR="00DA3A1F" w:rsidRPr="004E4BE5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3316" w14:textId="6703B1E0" w:rsidR="00DA3A1F" w:rsidRDefault="00DA3A1F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A890" w14:textId="12D7BEF7" w:rsidR="00DA3A1F" w:rsidRPr="006A1017" w:rsidRDefault="001276E9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606C" w14:textId="56356B49" w:rsidR="00DA3A1F" w:rsidRPr="00780019" w:rsidRDefault="00414989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FED58" w14:textId="6EE1C925" w:rsidR="00DA3A1F" w:rsidRPr="00780019" w:rsidRDefault="00414989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</w:t>
            </w:r>
          </w:p>
        </w:tc>
      </w:tr>
      <w:tr w:rsidR="001276E9" w:rsidRPr="00780019" w14:paraId="09FE172F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0278F" w14:textId="77777777" w:rsidR="001276E9" w:rsidRDefault="001276E9" w:rsidP="001276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A7C88" w14:textId="77777777" w:rsidR="001276E9" w:rsidRDefault="001276E9" w:rsidP="001276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8303E" w14:textId="77777777" w:rsidR="001276E9" w:rsidRPr="004E4BE5" w:rsidRDefault="001276E9" w:rsidP="001276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F9543" w14:textId="77777777" w:rsidR="001276E9" w:rsidRDefault="001276E9" w:rsidP="001276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03E8" w14:textId="77777777" w:rsidR="001276E9" w:rsidRPr="004E4BE5" w:rsidRDefault="001276E9" w:rsidP="001276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A994" w14:textId="0EF2E7C5" w:rsidR="001276E9" w:rsidRDefault="001276E9" w:rsidP="001276E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8BD9" w14:textId="562B87F5" w:rsidR="001276E9" w:rsidRPr="006A1017" w:rsidRDefault="001276E9" w:rsidP="001276E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66180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F20E" w14:textId="665B7C47" w:rsidR="001276E9" w:rsidRPr="00780019" w:rsidRDefault="001276E9" w:rsidP="001276E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DBDFA" w14:textId="64F15E2B" w:rsidR="001276E9" w:rsidRPr="00780019" w:rsidRDefault="001276E9" w:rsidP="001276E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</w:tr>
      <w:tr w:rsidR="001276E9" w:rsidRPr="00780019" w14:paraId="304D9127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C271C" w14:textId="77777777" w:rsidR="001276E9" w:rsidRDefault="001276E9" w:rsidP="001276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05507C" w14:textId="77777777" w:rsidR="001276E9" w:rsidRDefault="001276E9" w:rsidP="001276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D93DE" w14:textId="77777777" w:rsidR="001276E9" w:rsidRPr="004E4BE5" w:rsidRDefault="001276E9" w:rsidP="001276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4E7801" w14:textId="77777777" w:rsidR="001276E9" w:rsidRDefault="001276E9" w:rsidP="001276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755D" w14:textId="77777777" w:rsidR="001276E9" w:rsidRPr="004E4BE5" w:rsidRDefault="001276E9" w:rsidP="001276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30B3" w14:textId="27AA90D8" w:rsidR="001276E9" w:rsidRDefault="001276E9" w:rsidP="001276E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1A8C" w14:textId="5F0BAB5A" w:rsidR="001276E9" w:rsidRPr="006A1017" w:rsidRDefault="001276E9" w:rsidP="001276E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66180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2655" w14:textId="654B009B" w:rsidR="001276E9" w:rsidRPr="00780019" w:rsidRDefault="001276E9" w:rsidP="001276E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44A91" w14:textId="3A72F72F" w:rsidR="001276E9" w:rsidRPr="00780019" w:rsidRDefault="001276E9" w:rsidP="001276E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</w:t>
            </w:r>
          </w:p>
        </w:tc>
      </w:tr>
      <w:tr w:rsidR="001276E9" w:rsidRPr="00780019" w14:paraId="300432E6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659B0" w14:textId="77777777" w:rsidR="001276E9" w:rsidRDefault="001276E9" w:rsidP="001276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8A95" w14:textId="77777777" w:rsidR="001276E9" w:rsidRDefault="001276E9" w:rsidP="001276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04135" w14:textId="77777777" w:rsidR="001276E9" w:rsidRPr="004E4BE5" w:rsidRDefault="001276E9" w:rsidP="001276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683F" w14:textId="77777777" w:rsidR="001276E9" w:rsidRDefault="001276E9" w:rsidP="001276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F222" w14:textId="77777777" w:rsidR="001276E9" w:rsidRPr="004E4BE5" w:rsidRDefault="001276E9" w:rsidP="001276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D380" w14:textId="2DF4FFB5" w:rsidR="001276E9" w:rsidRDefault="001276E9" w:rsidP="001276E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A479" w14:textId="5DB9845E" w:rsidR="001276E9" w:rsidRPr="006A1017" w:rsidRDefault="001276E9" w:rsidP="001276E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66180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A108" w14:textId="6FBBC9E3" w:rsidR="001276E9" w:rsidRPr="00780019" w:rsidRDefault="001276E9" w:rsidP="001276E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47909" w14:textId="4B0A7278" w:rsidR="001276E9" w:rsidRPr="00780019" w:rsidRDefault="001276E9" w:rsidP="001276E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</w:tr>
      <w:tr w:rsidR="00DA3A1F" w:rsidRPr="00C809B6" w14:paraId="727A6225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17939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34471E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90159" w14:textId="77777777" w:rsidR="00DA3A1F" w:rsidRPr="004E4BE5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576B1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4973" w14:textId="77777777" w:rsidR="00DA3A1F" w:rsidRPr="004E4BE5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C960" w14:textId="1A3EF2EF" w:rsidR="00DA3A1F" w:rsidRDefault="00DA3A1F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2072" w14:textId="5C5458A5" w:rsidR="00DA3A1F" w:rsidRPr="00C428FC" w:rsidRDefault="004D0042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9494" w14:textId="3F4BA07F" w:rsidR="00DA3A1F" w:rsidRPr="00C809B6" w:rsidRDefault="008B1793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991A" w14:textId="1646812C" w:rsidR="00DA3A1F" w:rsidRPr="00C809B6" w:rsidRDefault="008B1793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</w:t>
            </w:r>
          </w:p>
        </w:tc>
      </w:tr>
      <w:tr w:rsidR="00DA3A1F" w:rsidRPr="00C809B6" w14:paraId="15A15FB7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40E44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74250B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DBE68" w14:textId="77777777" w:rsidR="00DA3A1F" w:rsidRPr="004E4BE5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E8A74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427B" w14:textId="77777777" w:rsidR="00DA3A1F" w:rsidRPr="004E4BE5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4752" w14:textId="52B98262" w:rsidR="00DA3A1F" w:rsidRDefault="00DA3A1F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D813" w14:textId="770AE6DE" w:rsidR="00DA3A1F" w:rsidRPr="00C428FC" w:rsidRDefault="004D0042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2F16" w14:textId="17B88A18" w:rsidR="00DA3A1F" w:rsidRPr="00C809B6" w:rsidRDefault="008B1793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E4533" w14:textId="30A67379" w:rsidR="00DA3A1F" w:rsidRPr="00C809B6" w:rsidRDefault="008B1793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17</w:t>
            </w:r>
          </w:p>
        </w:tc>
      </w:tr>
      <w:tr w:rsidR="00DA3A1F" w:rsidRPr="00C809B6" w14:paraId="48468583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1AD12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B98838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BAFC6" w14:textId="77777777" w:rsidR="00DA3A1F" w:rsidRPr="004E4BE5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31A44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8CA6" w14:textId="77777777" w:rsidR="00DA3A1F" w:rsidRPr="004E4BE5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B684" w14:textId="72E18307" w:rsidR="00DA3A1F" w:rsidRDefault="00DA3A1F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A353" w14:textId="76232A5B" w:rsidR="00DA3A1F" w:rsidRPr="00C428FC" w:rsidRDefault="004D0042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5191" w14:textId="5DFD3018" w:rsidR="00DA3A1F" w:rsidRPr="00C809B6" w:rsidRDefault="00CB5100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CD3CE" w14:textId="6B6A40CA" w:rsidR="00DA3A1F" w:rsidRPr="00C809B6" w:rsidRDefault="00CB5100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17</w:t>
            </w:r>
          </w:p>
        </w:tc>
      </w:tr>
      <w:tr w:rsidR="00DA3A1F" w:rsidRPr="00C809B6" w14:paraId="1C5453E6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CE036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477D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7861" w14:textId="77777777" w:rsidR="00DA3A1F" w:rsidRPr="004E4BE5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DF48" w14:textId="77777777" w:rsidR="00DA3A1F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8FEB" w14:textId="77777777" w:rsidR="00DA3A1F" w:rsidRPr="004E4BE5" w:rsidRDefault="00DA3A1F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FE24" w14:textId="71AD7552" w:rsidR="00DA3A1F" w:rsidRDefault="00DA3A1F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87C4" w14:textId="6FA7EC97" w:rsidR="00DA3A1F" w:rsidRPr="00C428FC" w:rsidRDefault="004D0042" w:rsidP="00DA3A1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3822" w14:textId="6A1C8766" w:rsidR="00DA3A1F" w:rsidRPr="00C809B6" w:rsidRDefault="00CB5100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203B" w14:textId="3B9B4F52" w:rsidR="00DA3A1F" w:rsidRPr="00C809B6" w:rsidRDefault="00CB5100" w:rsidP="00DA3A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16</w:t>
            </w:r>
          </w:p>
        </w:tc>
      </w:tr>
      <w:tr w:rsidR="00666985" w:rsidRPr="000C5FDD" w14:paraId="46ACEB26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35793" w14:textId="77777777" w:rsidR="00666985" w:rsidRDefault="00666985" w:rsidP="0066698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E38501" w14:textId="77777777" w:rsidR="00666985" w:rsidRDefault="00666985" w:rsidP="0066698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727910" w14:textId="77777777" w:rsidR="00666985" w:rsidRPr="004E4BE5" w:rsidRDefault="00666985" w:rsidP="0066698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9B44C2" w14:textId="77777777" w:rsidR="00666985" w:rsidRDefault="00666985" w:rsidP="0066698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C0AF" w14:textId="77777777" w:rsidR="00666985" w:rsidRPr="004E4BE5" w:rsidRDefault="00666985" w:rsidP="0066698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DD4E" w14:textId="50851B8A" w:rsidR="00666985" w:rsidRDefault="00666985" w:rsidP="006669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CA2F" w14:textId="3183408B" w:rsidR="00666985" w:rsidRPr="000C5FDD" w:rsidRDefault="00666985" w:rsidP="006669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29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4689" w14:textId="0518F087" w:rsidR="00666985" w:rsidRPr="000C5FDD" w:rsidRDefault="00666985" w:rsidP="0066698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29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EF155" w14:textId="55DEA714" w:rsidR="00666985" w:rsidRPr="000C5FDD" w:rsidRDefault="00666985" w:rsidP="0066698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31</w:t>
            </w:r>
          </w:p>
        </w:tc>
      </w:tr>
      <w:tr w:rsidR="00666985" w:rsidRPr="000C5FDD" w14:paraId="55D65A86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5DD28" w14:textId="77777777" w:rsidR="00666985" w:rsidRDefault="00666985" w:rsidP="0066698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23BE5" w14:textId="77777777" w:rsidR="00666985" w:rsidRDefault="00666985" w:rsidP="0066698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09D7A" w14:textId="77777777" w:rsidR="00666985" w:rsidRDefault="00666985" w:rsidP="0066698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630A1" w14:textId="77777777" w:rsidR="00666985" w:rsidRDefault="00666985" w:rsidP="0066698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6C20" w14:textId="77777777" w:rsidR="00666985" w:rsidRDefault="00666985" w:rsidP="0066698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E715" w14:textId="12E3FFBE" w:rsidR="00666985" w:rsidRDefault="00666985" w:rsidP="006669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FA33" w14:textId="134FDE01" w:rsidR="00666985" w:rsidRPr="000C5FDD" w:rsidRDefault="00666985" w:rsidP="006669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741C" w14:textId="31F39CA9" w:rsidR="00666985" w:rsidRPr="000C5FDD" w:rsidRDefault="00666985" w:rsidP="006669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B1A23" w14:textId="0F9029F1" w:rsidR="00666985" w:rsidRPr="000C5FDD" w:rsidRDefault="00666985" w:rsidP="006669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</w:tr>
      <w:tr w:rsidR="00666985" w:rsidRPr="000C5FDD" w14:paraId="55E50C24" w14:textId="77777777" w:rsidTr="00240E13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BAE29" w14:textId="77777777" w:rsidR="00666985" w:rsidRDefault="00666985" w:rsidP="0066698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50874" w14:textId="77777777" w:rsidR="00666985" w:rsidRDefault="00666985" w:rsidP="0066698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20E67" w14:textId="77777777" w:rsidR="00666985" w:rsidRPr="004E4BE5" w:rsidRDefault="00666985" w:rsidP="0066698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F4B1A" w14:textId="77777777" w:rsidR="00666985" w:rsidRDefault="00666985" w:rsidP="0066698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FB70" w14:textId="77777777" w:rsidR="00666985" w:rsidRPr="004E4BE5" w:rsidRDefault="00666985" w:rsidP="0066698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CD1B" w14:textId="02B76713" w:rsidR="00666985" w:rsidRDefault="00666985" w:rsidP="006669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6159" w14:textId="668F95BA" w:rsidR="00666985" w:rsidRPr="000C5FDD" w:rsidRDefault="00666985" w:rsidP="006669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30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5352" w14:textId="788724BD" w:rsidR="00666985" w:rsidRPr="000C5FDD" w:rsidRDefault="00666985" w:rsidP="0066698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29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34F46" w14:textId="5E77F4A7" w:rsidR="00666985" w:rsidRPr="000C5FDD" w:rsidRDefault="00666985" w:rsidP="0066698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31</w:t>
            </w:r>
          </w:p>
        </w:tc>
      </w:tr>
      <w:tr w:rsidR="00666985" w:rsidRPr="000C5FDD" w14:paraId="237D5C98" w14:textId="77777777" w:rsidTr="00240E13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A781" w14:textId="77777777" w:rsidR="00666985" w:rsidRDefault="00666985" w:rsidP="0066698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E551" w14:textId="77777777" w:rsidR="00666985" w:rsidRDefault="00666985" w:rsidP="0066698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2C04" w14:textId="77777777" w:rsidR="00666985" w:rsidRPr="004E4BE5" w:rsidRDefault="00666985" w:rsidP="0066698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7C41" w14:textId="77777777" w:rsidR="00666985" w:rsidRDefault="00666985" w:rsidP="0066698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AB8C" w14:textId="77777777" w:rsidR="00666985" w:rsidRDefault="00666985" w:rsidP="0066698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DCEB" w14:textId="22A21E3F" w:rsidR="00666985" w:rsidRDefault="00666985" w:rsidP="006669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1304" w14:textId="1AC0003C" w:rsidR="00666985" w:rsidRPr="000C5FDD" w:rsidRDefault="00666985" w:rsidP="006669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4CCD" w14:textId="61FBD84A" w:rsidR="00666985" w:rsidRPr="000C5FDD" w:rsidRDefault="00666985" w:rsidP="006669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D5833" w14:textId="072AC1D0" w:rsidR="00666985" w:rsidRPr="000C5FDD" w:rsidRDefault="00666985" w:rsidP="006669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</w:tr>
    </w:tbl>
    <w:p w14:paraId="5814457F" w14:textId="21DE6D59" w:rsidR="00F967AA" w:rsidRDefault="00F967AA">
      <w:pPr>
        <w:spacing w:after="0"/>
        <w:rPr>
          <w:lang w:val="en-US" w:eastAsia="zh-CN"/>
        </w:rPr>
      </w:pPr>
    </w:p>
    <w:p w14:paraId="6D3A8CD2" w14:textId="462E8B9D" w:rsidR="00E90574" w:rsidRPr="007D4DB0" w:rsidRDefault="007D4DB0" w:rsidP="007D4DB0">
      <w:pPr>
        <w:pStyle w:val="Caption"/>
        <w:jc w:val="center"/>
        <w:rPr>
          <w:sz w:val="22"/>
          <w:szCs w:val="22"/>
          <w:lang w:val="en-US" w:eastAsia="zh-CN"/>
        </w:rPr>
      </w:pPr>
      <w:r w:rsidRPr="007D4DB0">
        <w:rPr>
          <w:sz w:val="22"/>
          <w:szCs w:val="22"/>
        </w:rPr>
        <w:t xml:space="preserve">Table </w:t>
      </w:r>
      <w:r w:rsidRPr="007D4DB0">
        <w:rPr>
          <w:sz w:val="22"/>
          <w:szCs w:val="22"/>
        </w:rPr>
        <w:fldChar w:fldCharType="begin"/>
      </w:r>
      <w:r w:rsidRPr="007D4DB0">
        <w:rPr>
          <w:sz w:val="22"/>
          <w:szCs w:val="22"/>
        </w:rPr>
        <w:instrText xml:space="preserve"> SEQ Table \* ARABIC </w:instrText>
      </w:r>
      <w:r w:rsidRPr="007D4DB0">
        <w:rPr>
          <w:sz w:val="22"/>
          <w:szCs w:val="22"/>
        </w:rPr>
        <w:fldChar w:fldCharType="separate"/>
      </w:r>
      <w:r w:rsidR="0001279B">
        <w:rPr>
          <w:noProof/>
          <w:sz w:val="22"/>
          <w:szCs w:val="22"/>
        </w:rPr>
        <w:t>2</w:t>
      </w:r>
      <w:r w:rsidRPr="007D4DB0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A66754">
        <w:rPr>
          <w:sz w:val="22"/>
          <w:szCs w:val="22"/>
        </w:rPr>
        <w:t xml:space="preserve">Rx-Tx simulation results for </w:t>
      </w:r>
      <w:r w:rsidR="003A12AB">
        <w:rPr>
          <w:sz w:val="22"/>
          <w:szCs w:val="22"/>
        </w:rPr>
        <w:t>fully staggered</w:t>
      </w:r>
      <w:r w:rsidR="00A66754">
        <w:rPr>
          <w:sz w:val="22"/>
          <w:szCs w:val="22"/>
        </w:rPr>
        <w:t xml:space="preserve"> SL PRS in AWGN</w:t>
      </w:r>
      <w:r w:rsidR="00EE12A1">
        <w:rPr>
          <w:sz w:val="22"/>
          <w:szCs w:val="22"/>
        </w:rPr>
        <w:t>.</w:t>
      </w:r>
    </w:p>
    <w:p w14:paraId="46004075" w14:textId="30E0FE92" w:rsidR="00E10782" w:rsidRDefault="00E10782">
      <w:pPr>
        <w:spacing w:after="0"/>
      </w:pPr>
      <w:r>
        <w:br w:type="page"/>
      </w:r>
    </w:p>
    <w:tbl>
      <w:tblPr>
        <w:tblW w:w="8368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022"/>
        <w:gridCol w:w="1158"/>
        <w:gridCol w:w="1158"/>
        <w:gridCol w:w="1146"/>
        <w:gridCol w:w="12"/>
      </w:tblGrid>
      <w:tr w:rsidR="00106F85" w:rsidRPr="004E4BE5" w14:paraId="71B3421F" w14:textId="77777777" w:rsidTr="005E37A4">
        <w:trPr>
          <w:gridAfter w:val="1"/>
          <w:wAfter w:w="12" w:type="dxa"/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76A5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8003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FFEC2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2221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rate(Tc)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33B08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4C8317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4DD363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106F85" w:rsidRPr="004E4BE5" w14:paraId="7445453A" w14:textId="77777777" w:rsidTr="005E37A4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9235" w14:textId="77777777" w:rsidR="00106F85" w:rsidRPr="004E4BE5" w:rsidRDefault="00106F85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1A0F1" w14:textId="77777777" w:rsidR="00106F85" w:rsidRPr="004E4BE5" w:rsidRDefault="00106F85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82567" w14:textId="77777777" w:rsidR="00106F85" w:rsidRPr="004E4BE5" w:rsidRDefault="00106F85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B0D0" w14:textId="77777777" w:rsidR="00106F85" w:rsidRPr="004E4BE5" w:rsidRDefault="00106F85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17F2" w14:textId="77777777" w:rsidR="00106F85" w:rsidRPr="004E4BE5" w:rsidRDefault="00106F85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6679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F558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0 dB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EC17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AEDE5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</w:tr>
      <w:tr w:rsidR="00106F85" w:rsidRPr="004E4BE5" w14:paraId="0D4F25D1" w14:textId="77777777" w:rsidTr="005E37A4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DB683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F7D8F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1092BE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A5AE9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DE9F52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DE3C" w14:textId="77777777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8EA5" w14:textId="5C1BEFCA" w:rsidR="00106F85" w:rsidRDefault="004C3D5D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2A88" w14:textId="1C3E0C20" w:rsidR="00106F85" w:rsidRDefault="002D289F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  <w:r w:rsidR="00747B7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96E09" w14:textId="4263C64A" w:rsidR="00106F85" w:rsidRDefault="00747B7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</w:t>
            </w:r>
          </w:p>
        </w:tc>
      </w:tr>
      <w:tr w:rsidR="00106F85" w:rsidRPr="004E4BE5" w14:paraId="2939D642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A6E89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F4CAA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D203A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A1E53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4A140A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C52F" w14:textId="77777777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782A" w14:textId="0F487F2A" w:rsidR="00106F85" w:rsidRDefault="004C3D5D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9FCE" w14:textId="19A74DF8" w:rsidR="00106F85" w:rsidRDefault="00747B7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14C53" w14:textId="7E983AFA" w:rsidR="00106F85" w:rsidRDefault="00747B7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108</w:t>
            </w:r>
          </w:p>
        </w:tc>
      </w:tr>
      <w:tr w:rsidR="00106F85" w:rsidRPr="004E4BE5" w14:paraId="36B00701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D6E1B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5CA45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D5EFB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19994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9D86CC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3D9E" w14:textId="77777777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9377" w14:textId="42EE4E61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177E" w14:textId="1C2E9A9E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51FC1" w14:textId="13C5893D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06F85" w:rsidRPr="004E4BE5" w14:paraId="0CBBC329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98DAD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CF74B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7E317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FEA74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26311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77D6" w14:textId="77777777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45E7" w14:textId="60D7212B" w:rsidR="00106F85" w:rsidRDefault="004C3D5D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7DD2" w14:textId="261741F4" w:rsidR="00106F85" w:rsidRDefault="00747B7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29F08" w14:textId="7B453DE5" w:rsidR="00106F85" w:rsidRDefault="00747B7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</w:p>
        </w:tc>
      </w:tr>
      <w:tr w:rsidR="00106F85" w:rsidRPr="004E4BE5" w14:paraId="11D512E3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AB9CA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62F35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DE044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116CA3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81A48C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6819" w14:textId="77777777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6DBD" w14:textId="23F2278F" w:rsidR="00106F85" w:rsidRDefault="004C3D5D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994B" w14:textId="3EE692A4" w:rsidR="00106F85" w:rsidRDefault="00B30876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9D7A" w14:textId="0FA7E1B4" w:rsidR="00106F85" w:rsidRDefault="00B30876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68</w:t>
            </w:r>
          </w:p>
        </w:tc>
      </w:tr>
      <w:tr w:rsidR="00106F85" w:rsidRPr="004E4BE5" w14:paraId="576543A9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23F78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9B07E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499B5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9769D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85847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5D34" w14:textId="77777777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83AF" w14:textId="22B907BA" w:rsidR="00106F85" w:rsidRDefault="004C3D5D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AAB7" w14:textId="778AB5A0" w:rsidR="00106F85" w:rsidRDefault="00B30876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8F5A9" w14:textId="5F3529C3" w:rsidR="00106F85" w:rsidRDefault="002D289F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67</w:t>
            </w:r>
          </w:p>
        </w:tc>
      </w:tr>
      <w:tr w:rsidR="00106F85" w:rsidRPr="004E4BE5" w14:paraId="06DF71AF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1A08E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95296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206A8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61D6C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3692A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3B31" w14:textId="77777777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6C7D" w14:textId="1FB87429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DF43" w14:textId="12B75EB1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DDBE" w14:textId="2E050C58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06F85" w:rsidRPr="004E4BE5" w14:paraId="2DDEAAEA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8E7C4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035F3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28CC2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ED461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266847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39DE" w14:textId="77777777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DDD4" w14:textId="15AD9CEC" w:rsidR="00106F85" w:rsidRDefault="004C3D5D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E24F" w14:textId="5087CF96" w:rsidR="00106F85" w:rsidRDefault="002D289F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7D7CD" w14:textId="27767B8D" w:rsidR="00106F85" w:rsidRDefault="002D289F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67</w:t>
            </w:r>
          </w:p>
        </w:tc>
      </w:tr>
      <w:tr w:rsidR="00106F85" w:rsidRPr="004E4BE5" w14:paraId="2E22EA8C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FABDF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81742F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317AC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C01134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0CB0F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F01D" w14:textId="77777777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7780" w14:textId="55232CB4" w:rsidR="00106F85" w:rsidRPr="006A1017" w:rsidRDefault="006439FF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6A28" w14:textId="695E89CB" w:rsidR="00106F85" w:rsidRPr="00780019" w:rsidRDefault="00003C8A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02F48" w14:textId="3B06CB7F" w:rsidR="00106F85" w:rsidRPr="00780019" w:rsidRDefault="00003C8A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147</w:t>
            </w:r>
          </w:p>
        </w:tc>
      </w:tr>
      <w:tr w:rsidR="00106F85" w:rsidRPr="004E4BE5" w14:paraId="2AD76721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CCD69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0F2BD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CFBF9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3B6BF4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4A14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C452" w14:textId="77777777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5C92" w14:textId="65BF1B96" w:rsidR="00106F85" w:rsidRPr="006A1017" w:rsidRDefault="006439FF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44A1" w14:textId="4CC39254" w:rsidR="00106F85" w:rsidRPr="00780019" w:rsidRDefault="00003C8A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08412" w14:textId="505A585A" w:rsidR="00106F85" w:rsidRPr="00780019" w:rsidRDefault="00003C8A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115</w:t>
            </w:r>
          </w:p>
        </w:tc>
      </w:tr>
      <w:tr w:rsidR="00106F85" w:rsidRPr="004E4BE5" w14:paraId="7287CD6C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C31FF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36CD08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646F61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1B8AA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1A7A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8BCE" w14:textId="77777777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38F4" w14:textId="375607CB" w:rsidR="00106F85" w:rsidRPr="006A1017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9752" w14:textId="53211601" w:rsidR="00106F85" w:rsidRPr="00780019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504D9" w14:textId="300BE370" w:rsidR="00106F85" w:rsidRPr="00780019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06F85" w:rsidRPr="004E4BE5" w14:paraId="4240ADEE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0AB35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FD92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0CAC3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9D71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C29B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83E1" w14:textId="77777777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4B31" w14:textId="570D0A84" w:rsidR="00106F85" w:rsidRPr="006A1017" w:rsidRDefault="006439FF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8BC5" w14:textId="12ADBADA" w:rsidR="00106F85" w:rsidRPr="00780019" w:rsidRDefault="00003C8A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0A682" w14:textId="3F823FE8" w:rsidR="00106F85" w:rsidRPr="00780019" w:rsidRDefault="00003C8A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108</w:t>
            </w:r>
          </w:p>
        </w:tc>
      </w:tr>
      <w:tr w:rsidR="00106F85" w:rsidRPr="004E4BE5" w14:paraId="17BD9C93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D6218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91C5F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22056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F4314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4D2D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9B61" w14:textId="77777777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9E86" w14:textId="3E7929AF" w:rsidR="00106F85" w:rsidRPr="006A1017" w:rsidRDefault="006439FF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3CB2" w14:textId="6A83184E" w:rsidR="00106F85" w:rsidRPr="00780019" w:rsidRDefault="00EE2509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2D1D" w14:textId="69C64284" w:rsidR="00106F85" w:rsidRPr="00780019" w:rsidRDefault="00EE2509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74</w:t>
            </w:r>
          </w:p>
        </w:tc>
      </w:tr>
      <w:tr w:rsidR="00106F85" w:rsidRPr="004E4BE5" w14:paraId="5C23C65B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C65E7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4E3918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10FF5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DF35D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E398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0985" w14:textId="77777777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2236" w14:textId="5CF12765" w:rsidR="00106F85" w:rsidRPr="006A1017" w:rsidRDefault="006439FF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44DD" w14:textId="0D232C30" w:rsidR="00106F85" w:rsidRPr="00780019" w:rsidRDefault="00173EEE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6A48F" w14:textId="03918935" w:rsidR="00106F85" w:rsidRPr="00780019" w:rsidRDefault="00173EEE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68</w:t>
            </w:r>
          </w:p>
        </w:tc>
      </w:tr>
      <w:tr w:rsidR="00106F85" w:rsidRPr="004E4BE5" w14:paraId="281892B7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D8B0A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4BF3BE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2BC8F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86915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07C5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F2CB" w14:textId="77777777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5AF8" w14:textId="5C3DFFB6" w:rsidR="00106F85" w:rsidRPr="006A1017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B46F" w14:textId="30AC4774" w:rsidR="00106F85" w:rsidRPr="00780019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E616" w14:textId="3728BB75" w:rsidR="00106F85" w:rsidRPr="00780019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06F85" w:rsidRPr="004E4BE5" w14:paraId="6170F31B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13D36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2C70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3AD23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F9A6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185D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976E" w14:textId="77777777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2351" w14:textId="37EA7D2C" w:rsidR="00106F85" w:rsidRPr="006A1017" w:rsidRDefault="006439FF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916C" w14:textId="776A281D" w:rsidR="00106F85" w:rsidRPr="00780019" w:rsidRDefault="00173EEE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6C282" w14:textId="7ACF8DBE" w:rsidR="00106F85" w:rsidRPr="00780019" w:rsidRDefault="00173EEE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68</w:t>
            </w:r>
          </w:p>
        </w:tc>
      </w:tr>
      <w:tr w:rsidR="00106F85" w:rsidRPr="004E4BE5" w14:paraId="111FC0E9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B32A4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2A3A2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C4077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91DB11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D9BF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1B33" w14:textId="77777777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50D0" w14:textId="2D6DF2C6" w:rsidR="00106F85" w:rsidRPr="00C428FC" w:rsidRDefault="00232BA2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2656" w14:textId="446F34A9" w:rsidR="00106F85" w:rsidRPr="00C809B6" w:rsidRDefault="000C6DB0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84F1" w14:textId="4187314A" w:rsidR="00106F85" w:rsidRPr="00C809B6" w:rsidRDefault="000C6DB0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44</w:t>
            </w:r>
          </w:p>
        </w:tc>
      </w:tr>
      <w:tr w:rsidR="00106F85" w:rsidRPr="004E4BE5" w14:paraId="11F157D4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85655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54AA63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95197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5BB51E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20A2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B8E6" w14:textId="77777777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256D" w14:textId="2C917EAC" w:rsidR="00106F85" w:rsidRPr="00C428FC" w:rsidRDefault="00232BA2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8039" w14:textId="619DC1D4" w:rsidR="00106F85" w:rsidRPr="00C809B6" w:rsidRDefault="00316631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B1F7" w14:textId="355E902A" w:rsidR="00106F85" w:rsidRPr="00C809B6" w:rsidRDefault="00316631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44</w:t>
            </w:r>
          </w:p>
        </w:tc>
      </w:tr>
      <w:tr w:rsidR="00106F85" w:rsidRPr="004E4BE5" w14:paraId="7FC77CBF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326AC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F7957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EC4F7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6700B6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1CCF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111C" w14:textId="77777777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25D5" w14:textId="3E2BB10C" w:rsidR="00106F85" w:rsidRPr="00C428FC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1AE0" w14:textId="3B18B6DB" w:rsidR="00106F85" w:rsidRPr="00C809B6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9A339" w14:textId="4A47AF31" w:rsidR="00106F85" w:rsidRPr="00C809B6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106F85" w:rsidRPr="004E4BE5" w14:paraId="5634FB88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9B0B0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08CF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AC1DE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453A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AB45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50CF" w14:textId="77777777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C766" w14:textId="1DE9D26A" w:rsidR="00106F85" w:rsidRPr="00C428FC" w:rsidRDefault="00232BA2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8B8" w14:textId="6BE4C1DC" w:rsidR="00106F85" w:rsidRPr="00C809B6" w:rsidRDefault="00316631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2CD90" w14:textId="656281BB" w:rsidR="00106F85" w:rsidRPr="00C809B6" w:rsidRDefault="00316631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43</w:t>
            </w:r>
          </w:p>
        </w:tc>
      </w:tr>
      <w:tr w:rsidR="00106F85" w:rsidRPr="004E4BE5" w14:paraId="4704AF72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271AA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F57C1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66E84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A8AE7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AEA9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7538" w14:textId="77777777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A781" w14:textId="7B5C4416" w:rsidR="00106F85" w:rsidRPr="000C5FDD" w:rsidRDefault="00FC1000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E89E" w14:textId="3A25462A" w:rsidR="00106F85" w:rsidRPr="000C5FDD" w:rsidRDefault="003438C2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68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7A654" w14:textId="50B5F03F" w:rsidR="00106F85" w:rsidRPr="000C5FDD" w:rsidRDefault="003438C2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139</w:t>
            </w:r>
          </w:p>
        </w:tc>
      </w:tr>
      <w:tr w:rsidR="00106F85" w:rsidRPr="004E4BE5" w14:paraId="18638EF1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B7478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FE115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AB308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2E98F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00DE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3066" w14:textId="77777777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742D" w14:textId="0FE7BB9C" w:rsidR="00106F85" w:rsidRPr="000C5FDD" w:rsidRDefault="00FC1000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A1E3" w14:textId="03F34FFA" w:rsidR="00106F85" w:rsidRPr="000C5FDD" w:rsidRDefault="003438C2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25C82" w14:textId="1AD27F52" w:rsidR="00106F85" w:rsidRPr="000C5FDD" w:rsidRDefault="003438C2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78</w:t>
            </w:r>
          </w:p>
        </w:tc>
      </w:tr>
      <w:tr w:rsidR="00106F85" w:rsidRPr="004E4BE5" w14:paraId="206CE8D7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F715F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D0E5F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D2995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0EF27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8394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D1DB" w14:textId="77777777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999A" w14:textId="7A4C12CE" w:rsidR="00106F85" w:rsidRPr="000C5FDD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50A9" w14:textId="4A19F542" w:rsidR="00106F85" w:rsidRPr="000C5FDD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E2135" w14:textId="156B2292" w:rsidR="00106F85" w:rsidRPr="000C5FDD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106F85" w:rsidRPr="004E4BE5" w14:paraId="56043BEF" w14:textId="77777777" w:rsidTr="005E37A4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39E1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221F1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CCAE" w14:textId="77777777" w:rsidR="00106F85" w:rsidRPr="004E4BE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F68A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0956" w14:textId="77777777" w:rsidR="00106F85" w:rsidRDefault="00106F8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1629" w14:textId="77777777" w:rsidR="00106F85" w:rsidRDefault="00106F85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0EB8" w14:textId="189E27A8" w:rsidR="00106F85" w:rsidRPr="000C5FDD" w:rsidRDefault="00FC1000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6AEF" w14:textId="493490BC" w:rsidR="00106F85" w:rsidRPr="000C5FDD" w:rsidRDefault="00FC1000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0E3E" w14:textId="4B74ABBA" w:rsidR="00106F85" w:rsidRPr="000C5FDD" w:rsidRDefault="00FC1000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71</w:t>
            </w:r>
          </w:p>
        </w:tc>
      </w:tr>
    </w:tbl>
    <w:p w14:paraId="5129B3D2" w14:textId="7E82FEAC" w:rsidR="00E10DB6" w:rsidRPr="003A6B28" w:rsidRDefault="000E5FEE" w:rsidP="00676625">
      <w:pPr>
        <w:pStyle w:val="Caption"/>
        <w:jc w:val="center"/>
        <w:rPr>
          <w:b w:val="0"/>
          <w:bCs/>
          <w:sz w:val="24"/>
          <w:szCs w:val="24"/>
        </w:rPr>
      </w:pPr>
      <w:r w:rsidRPr="003A6B28">
        <w:rPr>
          <w:sz w:val="22"/>
          <w:szCs w:val="22"/>
        </w:rPr>
        <w:t xml:space="preserve">Table </w:t>
      </w:r>
      <w:r w:rsidRPr="003A6B28">
        <w:rPr>
          <w:sz w:val="22"/>
          <w:szCs w:val="22"/>
        </w:rPr>
        <w:fldChar w:fldCharType="begin"/>
      </w:r>
      <w:r w:rsidRPr="003A6B28">
        <w:rPr>
          <w:sz w:val="22"/>
          <w:szCs w:val="22"/>
        </w:rPr>
        <w:instrText xml:space="preserve"> SEQ Table \* ARABIC </w:instrText>
      </w:r>
      <w:r w:rsidRPr="003A6B28">
        <w:rPr>
          <w:sz w:val="22"/>
          <w:szCs w:val="22"/>
        </w:rPr>
        <w:fldChar w:fldCharType="separate"/>
      </w:r>
      <w:r w:rsidR="0001279B">
        <w:rPr>
          <w:noProof/>
          <w:sz w:val="22"/>
          <w:szCs w:val="22"/>
        </w:rPr>
        <w:t>3</w:t>
      </w:r>
      <w:r w:rsidRPr="003A6B28">
        <w:rPr>
          <w:sz w:val="22"/>
          <w:szCs w:val="22"/>
        </w:rPr>
        <w:fldChar w:fldCharType="end"/>
      </w:r>
      <w:r w:rsidR="003A6B28">
        <w:rPr>
          <w:sz w:val="22"/>
          <w:szCs w:val="22"/>
        </w:rPr>
        <w:t xml:space="preserve">: </w:t>
      </w:r>
      <w:r w:rsidR="00852111">
        <w:rPr>
          <w:sz w:val="22"/>
          <w:szCs w:val="22"/>
        </w:rPr>
        <w:t xml:space="preserve">Rx-Tx simulation results for </w:t>
      </w:r>
      <w:r w:rsidR="003A12AB">
        <w:rPr>
          <w:sz w:val="22"/>
          <w:szCs w:val="22"/>
        </w:rPr>
        <w:t>partially staggered</w:t>
      </w:r>
      <w:r w:rsidR="00852111">
        <w:rPr>
          <w:sz w:val="22"/>
          <w:szCs w:val="22"/>
        </w:rPr>
        <w:t xml:space="preserve"> SL PRS </w:t>
      </w:r>
      <w:r w:rsidR="003A6B28">
        <w:rPr>
          <w:sz w:val="22"/>
          <w:szCs w:val="22"/>
        </w:rPr>
        <w:t xml:space="preserve">in </w:t>
      </w:r>
      <w:r w:rsidR="00676625">
        <w:rPr>
          <w:sz w:val="22"/>
          <w:szCs w:val="22"/>
        </w:rPr>
        <w:t>TDL-A</w:t>
      </w:r>
      <w:r w:rsidR="003A6B28">
        <w:rPr>
          <w:sz w:val="22"/>
          <w:szCs w:val="22"/>
        </w:rPr>
        <w:t>.</w:t>
      </w:r>
    </w:p>
    <w:p w14:paraId="65DBB1D6" w14:textId="67433CA3" w:rsidR="00DD42DD" w:rsidRDefault="00DD42DD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W w:w="8368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022"/>
        <w:gridCol w:w="1158"/>
        <w:gridCol w:w="1158"/>
        <w:gridCol w:w="1146"/>
        <w:gridCol w:w="12"/>
      </w:tblGrid>
      <w:tr w:rsidR="00380E73" w:rsidRPr="004E4BE5" w14:paraId="1D1D1E44" w14:textId="77777777" w:rsidTr="005E37A4">
        <w:trPr>
          <w:gridAfter w:val="1"/>
          <w:wAfter w:w="12" w:type="dxa"/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7AA4E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6640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7F04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D8729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rate(Tc)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E70A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1A5ED8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57A2F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380E73" w:rsidRPr="004E4BE5" w14:paraId="34BBF241" w14:textId="77777777" w:rsidTr="005E37A4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ECB3B" w14:textId="77777777" w:rsidR="00380E73" w:rsidRPr="004E4BE5" w:rsidRDefault="00380E73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5693" w14:textId="77777777" w:rsidR="00380E73" w:rsidRPr="004E4BE5" w:rsidRDefault="00380E73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0B76" w14:textId="77777777" w:rsidR="00380E73" w:rsidRPr="004E4BE5" w:rsidRDefault="00380E73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8CD6" w14:textId="77777777" w:rsidR="00380E73" w:rsidRPr="004E4BE5" w:rsidRDefault="00380E73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4E387" w14:textId="77777777" w:rsidR="00380E73" w:rsidRPr="004E4BE5" w:rsidRDefault="00380E73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A090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8B28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0 dB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4503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868DF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</w:tr>
      <w:tr w:rsidR="00380E73" w14:paraId="1799E12C" w14:textId="77777777" w:rsidTr="005E37A4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966C8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8BED9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E93E1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BDAC2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40AE8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5C98" w14:textId="77777777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05DD" w14:textId="1A24477B" w:rsidR="00380E73" w:rsidRDefault="00F124B6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D689" w14:textId="31E188C5" w:rsidR="00380E73" w:rsidRDefault="0057709E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2B4C" w14:textId="3C43B714" w:rsidR="00380E73" w:rsidRDefault="0057709E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107</w:t>
            </w:r>
          </w:p>
        </w:tc>
      </w:tr>
      <w:tr w:rsidR="00380E73" w14:paraId="5C8B9DC2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0114E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49947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91E9E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88DD4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05F694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4947" w14:textId="77777777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2DDD" w14:textId="619E2E99" w:rsidR="00380E73" w:rsidRDefault="00F124B6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67E8" w14:textId="30119FD7" w:rsidR="00380E73" w:rsidRDefault="0057709E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7E2FB" w14:textId="7952D1A7" w:rsidR="00380E73" w:rsidRDefault="0057709E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106</w:t>
            </w:r>
          </w:p>
        </w:tc>
      </w:tr>
      <w:tr w:rsidR="00380E73" w14:paraId="0BE417C9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00EDD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72A00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30344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10332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4778C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FC5D" w14:textId="77777777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7910" w14:textId="5F713530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4FA0" w14:textId="0DD5D5A1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88DC8" w14:textId="34B7E4EB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80E73" w14:paraId="7AA442AB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14399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B2CA8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D0E56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BC2E5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C0BA3C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7121" w14:textId="77777777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D6F4" w14:textId="1EE76B4C" w:rsidR="00380E73" w:rsidRDefault="00F124B6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31EC" w14:textId="25C7E8A3" w:rsidR="00380E73" w:rsidRDefault="0057709E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7F80F" w14:textId="058DBBDE" w:rsidR="00380E73" w:rsidRDefault="0057709E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</w:p>
        </w:tc>
      </w:tr>
      <w:tr w:rsidR="00380E73" w14:paraId="5298BF08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E978E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28D8C3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070D5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C55380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13CB6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073B" w14:textId="77777777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389A" w14:textId="6C5773FC" w:rsidR="00380E73" w:rsidRDefault="006E7552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4171" w14:textId="165F2AB9" w:rsidR="00380E73" w:rsidRDefault="001213BD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44931" w14:textId="6D10245F" w:rsidR="00380E73" w:rsidRDefault="00C21AE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67</w:t>
            </w:r>
          </w:p>
        </w:tc>
      </w:tr>
      <w:tr w:rsidR="00380E73" w14:paraId="3443C4EA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574D7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03B44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E6D67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7F01E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B397B8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728C" w14:textId="77777777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0C59" w14:textId="702E7B53" w:rsidR="00380E73" w:rsidRDefault="006E7552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819A" w14:textId="626145D6" w:rsidR="00380E73" w:rsidRDefault="00C21AE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5F7E4" w14:textId="30BA79E0" w:rsidR="00380E73" w:rsidRDefault="00C21AE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</w:tr>
      <w:tr w:rsidR="00380E73" w14:paraId="613ADFAE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60BBE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D3D7B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C8023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C7A22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0645C3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3AC2" w14:textId="77777777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F420" w14:textId="05B84175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4CAF" w14:textId="554CFDFA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C658" w14:textId="7C3D4355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80E73" w14:paraId="7A87F837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3FB84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4C09B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DE95B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E0307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6FB83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8D81" w14:textId="77777777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818E" w14:textId="60C4E027" w:rsidR="00380E73" w:rsidRDefault="006E7552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E971" w14:textId="143B8806" w:rsidR="00380E73" w:rsidRDefault="00C21AE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917B" w14:textId="45B27082" w:rsidR="00380E73" w:rsidRDefault="00C21AE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</w:tr>
      <w:tr w:rsidR="00380E73" w:rsidRPr="00780019" w14:paraId="71F7809D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A62B2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9254D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D8BE43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07C82A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6B319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96A1" w14:textId="77777777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8272" w14:textId="35ED30BF" w:rsidR="00380E73" w:rsidRPr="006A1017" w:rsidRDefault="00911D27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0EBB" w14:textId="30EA93DC" w:rsidR="00380E73" w:rsidRPr="00780019" w:rsidRDefault="003D43B1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2E211" w14:textId="69ECF6C1" w:rsidR="00380E73" w:rsidRPr="00780019" w:rsidRDefault="003D43B1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115</w:t>
            </w:r>
          </w:p>
        </w:tc>
      </w:tr>
      <w:tr w:rsidR="00380E73" w:rsidRPr="00780019" w14:paraId="43F1E637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DEA17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A534B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A1D0B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F8FCB3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205D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789B" w14:textId="77777777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D702" w14:textId="0CE78353" w:rsidR="00380E73" w:rsidRPr="006A1017" w:rsidRDefault="00911D27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3594" w14:textId="5D5FC752" w:rsidR="00380E73" w:rsidRPr="00780019" w:rsidRDefault="003D43B1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D3E0A" w14:textId="75BBE488" w:rsidR="00380E73" w:rsidRPr="00780019" w:rsidRDefault="003D43B1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108</w:t>
            </w:r>
          </w:p>
        </w:tc>
      </w:tr>
      <w:tr w:rsidR="00380E73" w:rsidRPr="00780019" w14:paraId="4C296938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9AAFE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1920A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0C5337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E126B1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399A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B8F7" w14:textId="77777777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A47D" w14:textId="214B3A7F" w:rsidR="00380E73" w:rsidRPr="006A1017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1133" w14:textId="3ABA89F4" w:rsidR="00380E73" w:rsidRPr="00780019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9770" w14:textId="1CB083BC" w:rsidR="00380E73" w:rsidRPr="00780019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80E73" w:rsidRPr="00780019" w14:paraId="1BBB0D64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678C3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AE80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A4071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DDA9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4F1F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30FA" w14:textId="77777777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C30E" w14:textId="489012D9" w:rsidR="00380E73" w:rsidRPr="006A1017" w:rsidRDefault="00911D27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E0EE" w14:textId="445E828D" w:rsidR="00380E73" w:rsidRPr="00780019" w:rsidRDefault="00940DAC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D312" w14:textId="144B4FC9" w:rsidR="00380E73" w:rsidRPr="00780019" w:rsidRDefault="00940DAC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106</w:t>
            </w:r>
          </w:p>
        </w:tc>
      </w:tr>
      <w:tr w:rsidR="00380E73" w:rsidRPr="00780019" w14:paraId="4B030A2B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D837A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9CA78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92DD7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F07F8D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142D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AE8E" w14:textId="77777777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5DDE" w14:textId="3735C42D" w:rsidR="00380E73" w:rsidRPr="006A1017" w:rsidRDefault="005905B2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F726" w14:textId="1E828ED2" w:rsidR="00380E73" w:rsidRPr="00780019" w:rsidRDefault="008C37F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03D0E" w14:textId="543113E1" w:rsidR="00380E73" w:rsidRPr="00780019" w:rsidRDefault="008C37F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</w:tr>
      <w:tr w:rsidR="00380E73" w:rsidRPr="00780019" w14:paraId="37E0B97B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9E36B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866ADE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EAF2C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5313BC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EA97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6DC8" w14:textId="77777777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8412" w14:textId="1DFB3E26" w:rsidR="00380E73" w:rsidRPr="006A1017" w:rsidRDefault="005905B2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8E78" w14:textId="696A1D2F" w:rsidR="00380E73" w:rsidRPr="00780019" w:rsidRDefault="008C37F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D4298" w14:textId="2509AF86" w:rsidR="00380E73" w:rsidRPr="00780019" w:rsidRDefault="008C37F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67</w:t>
            </w:r>
          </w:p>
        </w:tc>
      </w:tr>
      <w:tr w:rsidR="00380E73" w:rsidRPr="00780019" w14:paraId="7049497B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86B9D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854E42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82D38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8B7EC1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A1E9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1B6B" w14:textId="77777777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C56B" w14:textId="7CB64B5C" w:rsidR="00380E73" w:rsidRPr="006A1017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62C6" w14:textId="09A792C5" w:rsidR="00380E73" w:rsidRPr="00780019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63C03" w14:textId="030FA131" w:rsidR="00380E73" w:rsidRPr="00780019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80E73" w:rsidRPr="00780019" w14:paraId="0F5A205D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4E068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BED6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2F568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4C34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544A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55D9" w14:textId="77777777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6428" w14:textId="793A87DF" w:rsidR="00380E73" w:rsidRPr="006A1017" w:rsidRDefault="005905B2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5C54" w14:textId="2497A43C" w:rsidR="00380E73" w:rsidRPr="00780019" w:rsidRDefault="008C37F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6B77D" w14:textId="356DDF96" w:rsidR="00380E73" w:rsidRPr="00780019" w:rsidRDefault="008C37F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68</w:t>
            </w:r>
          </w:p>
        </w:tc>
      </w:tr>
      <w:tr w:rsidR="00380E73" w:rsidRPr="00C809B6" w14:paraId="7820757B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83D1F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6D7D9D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8E872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7A3349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3124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FFB5" w14:textId="77777777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7D1F" w14:textId="65563691" w:rsidR="00380E73" w:rsidRPr="00C428FC" w:rsidRDefault="00FB32B0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FB34" w14:textId="4331F980" w:rsidR="00380E73" w:rsidRPr="00C809B6" w:rsidRDefault="00DC7BC4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6FE23" w14:textId="26BBD03C" w:rsidR="00380E73" w:rsidRPr="00C809B6" w:rsidRDefault="00DC7BC4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44</w:t>
            </w:r>
          </w:p>
        </w:tc>
      </w:tr>
      <w:tr w:rsidR="00380E73" w:rsidRPr="00C809B6" w14:paraId="18756C13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7D7B0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2A32E9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FE26D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CE118B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BFD7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5EE1" w14:textId="77777777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AFB5" w14:textId="1BB7C6CA" w:rsidR="00380E73" w:rsidRPr="00C428FC" w:rsidRDefault="00FB32B0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A805" w14:textId="5999FA07" w:rsidR="00380E73" w:rsidRPr="00C809B6" w:rsidRDefault="00B84AF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85A1" w14:textId="0ECE81BD" w:rsidR="00380E73" w:rsidRPr="00C809B6" w:rsidRDefault="00B84AF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44</w:t>
            </w:r>
          </w:p>
        </w:tc>
      </w:tr>
      <w:tr w:rsidR="00380E73" w:rsidRPr="00C809B6" w14:paraId="01E635D3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FCEAB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68780C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23D01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7AFE46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6BAB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475B" w14:textId="77777777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256E" w14:textId="1A813AF1" w:rsidR="00380E73" w:rsidRPr="00C428FC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CFB7" w14:textId="0CD9CC59" w:rsidR="00380E73" w:rsidRPr="00C809B6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788C1" w14:textId="01ED6F77" w:rsidR="00380E73" w:rsidRPr="00C809B6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380E73" w:rsidRPr="00C809B6" w14:paraId="39764DF3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B8DBB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33FA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BDBC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ACD1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8766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13BF" w14:textId="77777777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48FF" w14:textId="05433566" w:rsidR="00380E73" w:rsidRPr="00C428FC" w:rsidRDefault="00FB32B0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4AD5" w14:textId="66C1816B" w:rsidR="00380E73" w:rsidRPr="00C809B6" w:rsidRDefault="00B84AF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5B24E" w14:textId="0B542D24" w:rsidR="00380E73" w:rsidRPr="00C809B6" w:rsidRDefault="00B84AF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43</w:t>
            </w:r>
          </w:p>
        </w:tc>
      </w:tr>
      <w:tr w:rsidR="00380E73" w:rsidRPr="000C5FDD" w14:paraId="745D0267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94789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A0798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E22E3B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4695F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367C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E5C6" w14:textId="77777777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B5A5" w14:textId="19DD8F64" w:rsidR="00380E73" w:rsidRPr="000C5FDD" w:rsidRDefault="00B479FC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572E" w14:textId="3B5C37C9" w:rsidR="00380E73" w:rsidRPr="000C5FDD" w:rsidRDefault="00250F3C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68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4A30" w14:textId="1193C801" w:rsidR="00380E73" w:rsidRPr="000C5FDD" w:rsidRDefault="00250F3C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74</w:t>
            </w:r>
          </w:p>
        </w:tc>
      </w:tr>
      <w:tr w:rsidR="00380E73" w:rsidRPr="000C5FDD" w14:paraId="5D38102A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22A12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4C9BC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BF8EE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98ED0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9EEC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AA03" w14:textId="77777777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0CAF" w14:textId="24CA92D8" w:rsidR="00380E73" w:rsidRPr="000C5FDD" w:rsidRDefault="00B479FC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5603" w14:textId="79392A31" w:rsidR="00380E73" w:rsidRPr="000C5FDD" w:rsidRDefault="00250F3C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9305" w14:textId="2FD4D98F" w:rsidR="00380E73" w:rsidRPr="000C5FDD" w:rsidRDefault="00250F3C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68</w:t>
            </w:r>
          </w:p>
        </w:tc>
      </w:tr>
      <w:tr w:rsidR="00380E73" w:rsidRPr="000C5FDD" w14:paraId="3DD0395F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10415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677E3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22CA2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735A4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B8E7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7E71" w14:textId="77777777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66BB" w14:textId="22EA1F79" w:rsidR="00380E73" w:rsidRPr="000C5FDD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D7D2" w14:textId="4102C91C" w:rsidR="00380E73" w:rsidRPr="000C5FDD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35C7E" w14:textId="4A0BC7F4" w:rsidR="00380E73" w:rsidRPr="000C5FDD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380E73" w:rsidRPr="000C5FDD" w14:paraId="741F28E6" w14:textId="77777777" w:rsidTr="005E37A4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C50E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983B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E9DF" w14:textId="77777777" w:rsidR="00380E73" w:rsidRPr="004E4BE5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F310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B1F6" w14:textId="77777777" w:rsidR="00380E73" w:rsidRDefault="00380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FBA9" w14:textId="77777777" w:rsidR="00380E73" w:rsidRDefault="00380E73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85AC" w14:textId="0BD2AEBC" w:rsidR="00380E73" w:rsidRPr="000C5FDD" w:rsidRDefault="00B479FC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D3F4" w14:textId="23268977" w:rsidR="00380E73" w:rsidRPr="000C5FDD" w:rsidRDefault="00250F3C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80184" w14:textId="45F78F53" w:rsidR="00380E73" w:rsidRPr="000C5FDD" w:rsidRDefault="00250F3C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67</w:t>
            </w:r>
          </w:p>
        </w:tc>
      </w:tr>
    </w:tbl>
    <w:p w14:paraId="373FF0BF" w14:textId="7BEC73BC" w:rsidR="001420CA" w:rsidRPr="00994E50" w:rsidRDefault="001420CA">
      <w:pPr>
        <w:spacing w:after="0"/>
        <w:rPr>
          <w:sz w:val="22"/>
          <w:szCs w:val="22"/>
        </w:rPr>
      </w:pPr>
    </w:p>
    <w:p w14:paraId="7A502671" w14:textId="274AB669" w:rsidR="00797D83" w:rsidRDefault="0035670A" w:rsidP="00545855">
      <w:pPr>
        <w:pStyle w:val="Caption"/>
        <w:jc w:val="center"/>
        <w:rPr>
          <w:sz w:val="22"/>
          <w:szCs w:val="22"/>
        </w:rPr>
      </w:pPr>
      <w:r w:rsidRPr="0035670A">
        <w:rPr>
          <w:sz w:val="22"/>
          <w:szCs w:val="22"/>
        </w:rPr>
        <w:t xml:space="preserve">Table </w:t>
      </w:r>
      <w:r w:rsidRPr="0035670A">
        <w:rPr>
          <w:sz w:val="22"/>
          <w:szCs w:val="22"/>
        </w:rPr>
        <w:fldChar w:fldCharType="begin"/>
      </w:r>
      <w:r w:rsidRPr="0035670A">
        <w:rPr>
          <w:sz w:val="22"/>
          <w:szCs w:val="22"/>
        </w:rPr>
        <w:instrText xml:space="preserve"> SEQ Table \* ARABIC </w:instrText>
      </w:r>
      <w:r w:rsidRPr="0035670A">
        <w:rPr>
          <w:sz w:val="22"/>
          <w:szCs w:val="22"/>
        </w:rPr>
        <w:fldChar w:fldCharType="separate"/>
      </w:r>
      <w:r w:rsidR="0001279B">
        <w:rPr>
          <w:noProof/>
          <w:sz w:val="22"/>
          <w:szCs w:val="22"/>
        </w:rPr>
        <w:t>4</w:t>
      </w:r>
      <w:r w:rsidRPr="0035670A">
        <w:rPr>
          <w:sz w:val="22"/>
          <w:szCs w:val="22"/>
        </w:rPr>
        <w:fldChar w:fldCharType="end"/>
      </w:r>
      <w:r>
        <w:rPr>
          <w:sz w:val="22"/>
          <w:szCs w:val="22"/>
        </w:rPr>
        <w:t>:</w:t>
      </w:r>
      <w:r w:rsidR="000861C8">
        <w:rPr>
          <w:sz w:val="22"/>
          <w:szCs w:val="22"/>
        </w:rPr>
        <w:t xml:space="preserve"> </w:t>
      </w:r>
      <w:r w:rsidR="008517E9">
        <w:rPr>
          <w:sz w:val="22"/>
          <w:szCs w:val="22"/>
        </w:rPr>
        <w:t xml:space="preserve">Rx-Tx simulation results for </w:t>
      </w:r>
      <w:r w:rsidR="003A12AB">
        <w:rPr>
          <w:sz w:val="22"/>
          <w:szCs w:val="22"/>
        </w:rPr>
        <w:t>fully staggered</w:t>
      </w:r>
      <w:r w:rsidR="008517E9">
        <w:rPr>
          <w:sz w:val="22"/>
          <w:szCs w:val="22"/>
        </w:rPr>
        <w:t xml:space="preserve"> SL PRS in</w:t>
      </w:r>
      <w:r w:rsidR="00545855">
        <w:rPr>
          <w:sz w:val="22"/>
          <w:szCs w:val="22"/>
        </w:rPr>
        <w:t xml:space="preserve"> TDL-</w:t>
      </w:r>
      <w:r w:rsidR="008517E9">
        <w:rPr>
          <w:sz w:val="22"/>
          <w:szCs w:val="22"/>
        </w:rPr>
        <w:t>A</w:t>
      </w:r>
      <w:r w:rsidR="00545855">
        <w:rPr>
          <w:sz w:val="22"/>
          <w:szCs w:val="22"/>
        </w:rPr>
        <w:t>.</w:t>
      </w:r>
    </w:p>
    <w:p w14:paraId="52263E92" w14:textId="77777777" w:rsidR="00797D83" w:rsidRDefault="00797D83">
      <w:pPr>
        <w:spacing w:after="0"/>
        <w:rPr>
          <w:b/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8368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022"/>
        <w:gridCol w:w="1158"/>
        <w:gridCol w:w="1158"/>
        <w:gridCol w:w="1146"/>
        <w:gridCol w:w="12"/>
      </w:tblGrid>
      <w:tr w:rsidR="00797D83" w:rsidRPr="004E4BE5" w14:paraId="4274329B" w14:textId="77777777" w:rsidTr="000278DA">
        <w:trPr>
          <w:gridAfter w:val="1"/>
          <w:wAfter w:w="12" w:type="dxa"/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B509E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06E41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7793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21293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rate(Tc)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F78E0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AD23BB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40AE86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797D83" w:rsidRPr="004E4BE5" w14:paraId="229907DE" w14:textId="77777777" w:rsidTr="000278DA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3BBF" w14:textId="77777777" w:rsidR="00797D83" w:rsidRPr="004E4BE5" w:rsidRDefault="00797D83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0D9E" w14:textId="77777777" w:rsidR="00797D83" w:rsidRPr="004E4BE5" w:rsidRDefault="00797D83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A2A5D" w14:textId="77777777" w:rsidR="00797D83" w:rsidRPr="004E4BE5" w:rsidRDefault="00797D83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DB98" w14:textId="77777777" w:rsidR="00797D83" w:rsidRPr="004E4BE5" w:rsidRDefault="00797D83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3DB2" w14:textId="77777777" w:rsidR="00797D83" w:rsidRPr="004E4BE5" w:rsidRDefault="00797D83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A996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A3C0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0 dB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E8CC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AB11B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</w:tr>
      <w:tr w:rsidR="00797D83" w:rsidRPr="004E4BE5" w14:paraId="4F8803BA" w14:textId="77777777" w:rsidTr="000278DA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F85D2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DAFA5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80510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C71286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1E851A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4257" w14:textId="77777777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BBE0" w14:textId="42F03524" w:rsidR="00797D83" w:rsidRDefault="003D72C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6A06" w14:textId="081DA13C" w:rsidR="00797D83" w:rsidRDefault="00A45AE0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4684" w14:textId="1EA82AA6" w:rsidR="00797D83" w:rsidRDefault="00A45AE0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202</w:t>
            </w:r>
          </w:p>
        </w:tc>
      </w:tr>
      <w:tr w:rsidR="00797D83" w:rsidRPr="004E4BE5" w14:paraId="78AC7C1C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3E53E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E39DE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EB1EC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C6E06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959401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AA35" w14:textId="77777777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5D71" w14:textId="6AD2E680" w:rsidR="00797D83" w:rsidRDefault="003D72C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75A5" w14:textId="495A6F60" w:rsidR="00797D83" w:rsidRDefault="00A45AE0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FA41" w14:textId="611D23C7" w:rsidR="00797D83" w:rsidRDefault="00A45AE0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131</w:t>
            </w:r>
          </w:p>
        </w:tc>
      </w:tr>
      <w:tr w:rsidR="00797D83" w:rsidRPr="004E4BE5" w14:paraId="0B9D1739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22667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7E402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2E91C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59C7C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A0F533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6931" w14:textId="77777777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311B" w14:textId="0E197091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840B" w14:textId="7C095BF3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56C6B" w14:textId="30D5256C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97D83" w:rsidRPr="004E4BE5" w14:paraId="57816F7A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08AB9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6AAB4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FB0E0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17A61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0E8DA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D8B9" w14:textId="77777777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0FC3" w14:textId="5CA324C4" w:rsidR="00797D83" w:rsidRDefault="003D72C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B4E2" w14:textId="095499A0" w:rsidR="00797D83" w:rsidRDefault="00A45AE0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1247C" w14:textId="289535FB" w:rsidR="00797D83" w:rsidRDefault="00A45AE0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</w:t>
            </w:r>
          </w:p>
        </w:tc>
      </w:tr>
      <w:tr w:rsidR="00797D83" w:rsidRPr="004E4BE5" w14:paraId="02D4665B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E91A2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5C66D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9FD84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F9A75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52463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D869" w14:textId="77777777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03F1" w14:textId="444F95AB" w:rsidR="00797D83" w:rsidRDefault="00C52CA6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1F8D" w14:textId="4A680421" w:rsidR="00797D83" w:rsidRDefault="00CA1A0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2662" w14:textId="4A1EFA43" w:rsidR="00797D83" w:rsidRDefault="00CA1A0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99</w:t>
            </w:r>
          </w:p>
        </w:tc>
      </w:tr>
      <w:tr w:rsidR="00797D83" w:rsidRPr="004E4BE5" w14:paraId="39B37B1C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761FD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6F1D6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8A829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80BD4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EAA32D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C30C" w14:textId="77777777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8B0F" w14:textId="3CEC3D8C" w:rsidR="00797D83" w:rsidRDefault="00C52CA6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A746" w14:textId="6E773C03" w:rsidR="00797D83" w:rsidRDefault="00CA1A0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E06B1" w14:textId="71173EAF" w:rsidR="00797D83" w:rsidRDefault="00CA1A0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87</w:t>
            </w:r>
          </w:p>
        </w:tc>
      </w:tr>
      <w:tr w:rsidR="00797D83" w:rsidRPr="004E4BE5" w14:paraId="33A2740B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6AD9A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EAAEA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F8ECD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6265E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FA9A1A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8288" w14:textId="77777777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5FE4" w14:textId="5260BA92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886A" w14:textId="169AF975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73B81" w14:textId="2E1FD77F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97D83" w:rsidRPr="004E4BE5" w14:paraId="5C72332C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A9BF7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E47FF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CBF74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9995C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D3E8E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A925" w14:textId="77777777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EF4B" w14:textId="3DEFE7E1" w:rsidR="00797D83" w:rsidRDefault="00C52CA6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FDF2" w14:textId="336D0168" w:rsidR="00797D83" w:rsidRDefault="00CD45CB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8DD65" w14:textId="470EF861" w:rsidR="00797D83" w:rsidRDefault="00CD45CB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82</w:t>
            </w:r>
          </w:p>
        </w:tc>
      </w:tr>
      <w:tr w:rsidR="00797D83" w:rsidRPr="004E4BE5" w14:paraId="538B164B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203C4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F73571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CA1593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AAD53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C82BFB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2C80" w14:textId="77777777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0F0E" w14:textId="14CF3EB4" w:rsidR="00797D83" w:rsidRPr="006A1017" w:rsidRDefault="00822C62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175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5CC9" w14:textId="3004DB43" w:rsidR="00797D83" w:rsidRPr="00780019" w:rsidRDefault="00B63876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187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568C" w14:textId="7B786FAC" w:rsidR="00797D83" w:rsidRPr="00780019" w:rsidRDefault="00B63876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306</w:t>
            </w:r>
          </w:p>
        </w:tc>
      </w:tr>
      <w:tr w:rsidR="00797D83" w:rsidRPr="004E4BE5" w14:paraId="19983E4A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287F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953D2B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87AD5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CF98B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443B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534A" w14:textId="77777777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1F24" w14:textId="6D1143C0" w:rsidR="00797D83" w:rsidRPr="006A1017" w:rsidRDefault="00822C62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7913" w14:textId="3B06C775" w:rsidR="00797D83" w:rsidRPr="00780019" w:rsidRDefault="00B63876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0B54D" w14:textId="387D56DE" w:rsidR="00797D83" w:rsidRPr="00780019" w:rsidRDefault="00B63876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187</w:t>
            </w:r>
          </w:p>
        </w:tc>
      </w:tr>
      <w:tr w:rsidR="00797D83" w:rsidRPr="004E4BE5" w14:paraId="15F0AE59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A6558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E86E2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9627F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4471A4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4957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6140" w14:textId="77777777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BB80" w14:textId="718A0F8C" w:rsidR="00797D83" w:rsidRPr="006A1017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02E0" w14:textId="08DBC10F" w:rsidR="00797D83" w:rsidRPr="00780019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A425E" w14:textId="09FEA3BA" w:rsidR="00797D83" w:rsidRPr="00780019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97D83" w:rsidRPr="004E4BE5" w14:paraId="4063444B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D4787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D80E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65053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65AD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A2D9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2231" w14:textId="77777777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96F3" w14:textId="14245368" w:rsidR="00797D83" w:rsidRPr="006A1017" w:rsidRDefault="00822C62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F0B9" w14:textId="08751829" w:rsidR="00797D83" w:rsidRPr="00780019" w:rsidRDefault="00157D56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BBA34" w14:textId="2CA177DE" w:rsidR="00797D83" w:rsidRPr="00780019" w:rsidRDefault="00157D56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131</w:t>
            </w:r>
          </w:p>
        </w:tc>
      </w:tr>
      <w:tr w:rsidR="00797D83" w:rsidRPr="004E4BE5" w14:paraId="559E2CA5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FBE33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7072E9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519F4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F18028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4231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2C78" w14:textId="77777777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A2D4" w14:textId="34BC2CAE" w:rsidR="00797D83" w:rsidRPr="006A1017" w:rsidRDefault="0058589B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7171" w14:textId="5CF4983F" w:rsidR="00797D83" w:rsidRPr="00780019" w:rsidRDefault="00577629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FA808" w14:textId="1B3F0AFA" w:rsidR="00797D83" w:rsidRPr="00780019" w:rsidRDefault="00577629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107</w:t>
            </w:r>
          </w:p>
        </w:tc>
      </w:tr>
      <w:tr w:rsidR="00797D83" w:rsidRPr="004E4BE5" w14:paraId="3B8F0323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3ABCE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2CCF5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DCC04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887657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CCFD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B02B" w14:textId="77777777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4C8C" w14:textId="6698B508" w:rsidR="00797D83" w:rsidRPr="006A1017" w:rsidRDefault="0058589B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520D" w14:textId="53ECCB97" w:rsidR="00797D83" w:rsidRPr="00780019" w:rsidRDefault="00577629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A999" w14:textId="68726201" w:rsidR="00797D83" w:rsidRPr="00780019" w:rsidRDefault="00577629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94</w:t>
            </w:r>
          </w:p>
        </w:tc>
      </w:tr>
      <w:tr w:rsidR="00797D83" w:rsidRPr="004E4BE5" w14:paraId="6A5181D1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8242A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1056EB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3525B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DB56DC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FBAE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202D" w14:textId="77777777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0948" w14:textId="6C455256" w:rsidR="00797D83" w:rsidRPr="006A1017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EC12" w14:textId="65042D28" w:rsidR="00797D83" w:rsidRPr="00780019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73678" w14:textId="32C25A04" w:rsidR="00797D83" w:rsidRPr="00780019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97D83" w:rsidRPr="004E4BE5" w14:paraId="120BA16B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E222A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8D08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C5BB3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BC2B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84CE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9BBD" w14:textId="77777777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97BE" w14:textId="5F58BE9A" w:rsidR="00797D83" w:rsidRPr="006A1017" w:rsidRDefault="0058589B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5E6A" w14:textId="7260673F" w:rsidR="00797D83" w:rsidRPr="00780019" w:rsidRDefault="00577629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BF53B" w14:textId="15E21C56" w:rsidR="00797D83" w:rsidRPr="00780019" w:rsidRDefault="00577629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86</w:t>
            </w:r>
          </w:p>
        </w:tc>
      </w:tr>
      <w:tr w:rsidR="00797D83" w:rsidRPr="004E4BE5" w14:paraId="4D16A12A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C3633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F82270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DE959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DB9D3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99DB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6E55" w14:textId="77777777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6B73" w14:textId="068624B7" w:rsidR="00797D83" w:rsidRPr="00C428FC" w:rsidRDefault="009B33C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F9F0" w14:textId="046A08E9" w:rsidR="00797D83" w:rsidRPr="00C809B6" w:rsidRDefault="003C3BDC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39E3" w14:textId="41C6BE48" w:rsidR="00797D83" w:rsidRPr="00C809B6" w:rsidRDefault="003C3BDC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82</w:t>
            </w:r>
          </w:p>
        </w:tc>
      </w:tr>
      <w:tr w:rsidR="00797D83" w:rsidRPr="004E4BE5" w14:paraId="22AE51C6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1B114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350E4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301C8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085662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C9D6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0796" w14:textId="77777777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CE3F" w14:textId="71702DBC" w:rsidR="00797D83" w:rsidRPr="00C428FC" w:rsidRDefault="009B33C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2F09" w14:textId="16916A35" w:rsidR="00797D83" w:rsidRPr="00C809B6" w:rsidRDefault="003C3BDC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80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358B1" w14:textId="2DCA55F3" w:rsidR="00797D83" w:rsidRPr="00C809B6" w:rsidRDefault="003C3BDC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81</w:t>
            </w:r>
          </w:p>
        </w:tc>
      </w:tr>
      <w:tr w:rsidR="00797D83" w:rsidRPr="004E4BE5" w14:paraId="31EF95E5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3D9BF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452C6F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67311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93DB9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C770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D65F" w14:textId="77777777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EDAD" w14:textId="17155892" w:rsidR="00797D83" w:rsidRPr="00C428FC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E6A8" w14:textId="07A66FA2" w:rsidR="00797D83" w:rsidRPr="00C809B6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78895" w14:textId="3D447E1A" w:rsidR="00797D83" w:rsidRPr="00C809B6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797D83" w:rsidRPr="004E4BE5" w14:paraId="6F4EDC8C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63CE5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FAB4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93E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AECC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A8B2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6D4F" w14:textId="77777777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55D3" w14:textId="07545A6E" w:rsidR="00797D83" w:rsidRPr="00C428FC" w:rsidRDefault="009B33C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6F99" w14:textId="0A95EE1E" w:rsidR="00797D83" w:rsidRPr="00C809B6" w:rsidRDefault="003C3BDC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77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024B" w14:textId="128D0185" w:rsidR="00797D83" w:rsidRPr="00C809B6" w:rsidRDefault="003C3BDC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78</w:t>
            </w:r>
          </w:p>
        </w:tc>
      </w:tr>
      <w:tr w:rsidR="00797D83" w:rsidRPr="004E4BE5" w14:paraId="01F80940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FD6E1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933E7E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14FEC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3FD01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FB56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E244" w14:textId="77777777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243D" w14:textId="46678DD1" w:rsidR="00797D83" w:rsidRPr="000C5FDD" w:rsidRDefault="00207C5F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3AAF" w14:textId="367492EB" w:rsidR="00797D83" w:rsidRPr="000C5FDD" w:rsidRDefault="00B329C4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101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F3599" w14:textId="79CFC4DD" w:rsidR="00797D83" w:rsidRPr="000C5FDD" w:rsidRDefault="00B329C4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317</w:t>
            </w:r>
          </w:p>
        </w:tc>
      </w:tr>
      <w:tr w:rsidR="00797D83" w:rsidRPr="004E4BE5" w14:paraId="027E7599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7877C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57279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54EF1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25C3A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ED64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0ABE" w14:textId="77777777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E6B4" w14:textId="78F282DC" w:rsidR="00797D83" w:rsidRPr="000C5FDD" w:rsidRDefault="00207C5F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4C66" w14:textId="1899469B" w:rsidR="00797D83" w:rsidRPr="000C5FDD" w:rsidRDefault="00B329C4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CA0F" w14:textId="04F764E5" w:rsidR="00797D83" w:rsidRPr="000C5FDD" w:rsidRDefault="0087675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112</w:t>
            </w:r>
          </w:p>
        </w:tc>
      </w:tr>
      <w:tr w:rsidR="00797D83" w:rsidRPr="004E4BE5" w14:paraId="6C090D1D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22162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78C49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DBBA3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4445E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900E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54FC" w14:textId="77777777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109A" w14:textId="4914038F" w:rsidR="00797D83" w:rsidRPr="000C5FDD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C19C" w14:textId="424AC27D" w:rsidR="00797D83" w:rsidRPr="000C5FDD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43319" w14:textId="5749B8FE" w:rsidR="00797D83" w:rsidRPr="000C5FDD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797D83" w:rsidRPr="004E4BE5" w14:paraId="1B573624" w14:textId="77777777" w:rsidTr="000278DA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F2DE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06B1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7830" w14:textId="77777777" w:rsidR="00797D83" w:rsidRPr="004E4BE5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92A6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892D" w14:textId="77777777" w:rsidR="00797D83" w:rsidRDefault="00797D8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56E6" w14:textId="77777777" w:rsidR="00797D83" w:rsidRDefault="00797D8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6DF9" w14:textId="4A72B8C1" w:rsidR="00797D83" w:rsidRPr="000C5FDD" w:rsidRDefault="00207C5F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E10B" w14:textId="1C0FB35E" w:rsidR="00797D83" w:rsidRPr="000C5FDD" w:rsidRDefault="0087675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A38F1" w14:textId="19D45FF0" w:rsidR="00797D83" w:rsidRPr="000C5FDD" w:rsidRDefault="0087675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94</w:t>
            </w:r>
          </w:p>
        </w:tc>
      </w:tr>
    </w:tbl>
    <w:p w14:paraId="2A0E3940" w14:textId="1AF11492" w:rsidR="001576A1" w:rsidRPr="00797D83" w:rsidRDefault="00797D83" w:rsidP="00797D83">
      <w:pPr>
        <w:pStyle w:val="Caption"/>
        <w:jc w:val="center"/>
        <w:rPr>
          <w:sz w:val="24"/>
          <w:szCs w:val="24"/>
        </w:rPr>
      </w:pPr>
      <w:r w:rsidRPr="00797D83">
        <w:rPr>
          <w:sz w:val="22"/>
          <w:szCs w:val="22"/>
        </w:rPr>
        <w:t xml:space="preserve">Table </w:t>
      </w:r>
      <w:r w:rsidRPr="00797D83">
        <w:rPr>
          <w:sz w:val="22"/>
          <w:szCs w:val="22"/>
        </w:rPr>
        <w:fldChar w:fldCharType="begin"/>
      </w:r>
      <w:r w:rsidRPr="00797D83">
        <w:rPr>
          <w:sz w:val="22"/>
          <w:szCs w:val="22"/>
        </w:rPr>
        <w:instrText xml:space="preserve"> SEQ Table \* ARABIC </w:instrText>
      </w:r>
      <w:r w:rsidRPr="00797D83">
        <w:rPr>
          <w:sz w:val="22"/>
          <w:szCs w:val="22"/>
        </w:rPr>
        <w:fldChar w:fldCharType="separate"/>
      </w:r>
      <w:r w:rsidR="0001279B">
        <w:rPr>
          <w:noProof/>
          <w:sz w:val="22"/>
          <w:szCs w:val="22"/>
        </w:rPr>
        <w:t>5</w:t>
      </w:r>
      <w:r w:rsidRPr="00797D83">
        <w:rPr>
          <w:sz w:val="22"/>
          <w:szCs w:val="22"/>
        </w:rPr>
        <w:fldChar w:fldCharType="end"/>
      </w:r>
      <w:r>
        <w:rPr>
          <w:sz w:val="22"/>
          <w:szCs w:val="22"/>
        </w:rPr>
        <w:t>:</w:t>
      </w:r>
      <w:r w:rsidR="00500A23">
        <w:rPr>
          <w:sz w:val="22"/>
          <w:szCs w:val="22"/>
        </w:rPr>
        <w:t xml:space="preserve"> </w:t>
      </w:r>
      <w:r w:rsidR="00500A23">
        <w:rPr>
          <w:sz w:val="22"/>
          <w:szCs w:val="22"/>
        </w:rPr>
        <w:t xml:space="preserve">Rx-Tx simulation results for </w:t>
      </w:r>
      <w:r w:rsidR="003A12AB">
        <w:rPr>
          <w:sz w:val="22"/>
          <w:szCs w:val="22"/>
        </w:rPr>
        <w:t>partially staggered</w:t>
      </w:r>
      <w:r w:rsidR="00500A23">
        <w:rPr>
          <w:sz w:val="22"/>
          <w:szCs w:val="22"/>
        </w:rPr>
        <w:t xml:space="preserve"> SL PRS in TDL-B.</w:t>
      </w:r>
    </w:p>
    <w:p w14:paraId="79FB169E" w14:textId="77777777" w:rsidR="001576A1" w:rsidRDefault="001576A1">
      <w:pPr>
        <w:spacing w:after="0"/>
        <w:rPr>
          <w:b/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8368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022"/>
        <w:gridCol w:w="1158"/>
        <w:gridCol w:w="1158"/>
        <w:gridCol w:w="1146"/>
        <w:gridCol w:w="12"/>
      </w:tblGrid>
      <w:tr w:rsidR="001576A1" w:rsidRPr="004E4BE5" w14:paraId="44DE0380" w14:textId="77777777" w:rsidTr="000278DA">
        <w:trPr>
          <w:gridAfter w:val="1"/>
          <w:wAfter w:w="12" w:type="dxa"/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A190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D605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6D50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5453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rate(Tc)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5F22E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F8BC7C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63987E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1576A1" w:rsidRPr="004E4BE5" w14:paraId="0D6637A2" w14:textId="77777777" w:rsidTr="000278DA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90FC2" w14:textId="77777777" w:rsidR="001576A1" w:rsidRPr="004E4BE5" w:rsidRDefault="001576A1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E392D" w14:textId="77777777" w:rsidR="001576A1" w:rsidRPr="004E4BE5" w:rsidRDefault="001576A1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59EC" w14:textId="77777777" w:rsidR="001576A1" w:rsidRPr="004E4BE5" w:rsidRDefault="001576A1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A634" w14:textId="77777777" w:rsidR="001576A1" w:rsidRPr="004E4BE5" w:rsidRDefault="001576A1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6C8D7" w14:textId="77777777" w:rsidR="001576A1" w:rsidRPr="004E4BE5" w:rsidRDefault="001576A1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E9E7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F7E5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0 dB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CFC7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9D8FD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</w:tr>
      <w:tr w:rsidR="001576A1" w14:paraId="2237F3B0" w14:textId="77777777" w:rsidTr="000278DA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0ED89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576A2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B52B34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7113B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6CC5C6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1666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F5E4" w14:textId="5EF41AC4" w:rsidR="001576A1" w:rsidRDefault="00881947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CD19" w14:textId="048E5029" w:rsidR="001576A1" w:rsidRDefault="00C562CB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50470" w14:textId="1D03D9D3" w:rsidR="001576A1" w:rsidRDefault="00454715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189</w:t>
            </w:r>
          </w:p>
        </w:tc>
      </w:tr>
      <w:tr w:rsidR="001576A1" w14:paraId="4FEA185B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C66DA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290B6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675F3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7D154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D66C7D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E39B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963E" w14:textId="38E83E7F" w:rsidR="001576A1" w:rsidRDefault="00881947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6F56" w14:textId="4EF8FEAE" w:rsidR="001576A1" w:rsidRDefault="00454715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01387" w14:textId="735A217C" w:rsidR="001576A1" w:rsidRDefault="00454715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130</w:t>
            </w:r>
          </w:p>
        </w:tc>
      </w:tr>
      <w:tr w:rsidR="001576A1" w14:paraId="3497E2B6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52DB4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739A4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B2DF5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EE0A0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C450C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BEFF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E3C0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0F8B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3CB0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76A1" w14:paraId="41C2D795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1317D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46C49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B3198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A5E79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72205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0064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EFB8" w14:textId="272F0808" w:rsidR="001576A1" w:rsidRDefault="00881947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3531" w14:textId="443DC3D7" w:rsidR="001576A1" w:rsidRDefault="00454715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28059" w14:textId="1BB7C6CA" w:rsidR="001576A1" w:rsidRDefault="00454715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115</w:t>
            </w:r>
          </w:p>
        </w:tc>
      </w:tr>
      <w:tr w:rsidR="001576A1" w14:paraId="54B82CD6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555B4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5CDC8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44102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6EAAEB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9FADE5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10B3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59BA" w14:textId="71390C3D" w:rsidR="001576A1" w:rsidRDefault="00FE14E7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FEF8" w14:textId="7E98FB73" w:rsidR="001576A1" w:rsidRDefault="00CE1DEC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7E75" w14:textId="1247077B" w:rsidR="001576A1" w:rsidRDefault="00CE1DEC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98</w:t>
            </w:r>
          </w:p>
        </w:tc>
      </w:tr>
      <w:tr w:rsidR="001576A1" w14:paraId="787DC753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D01E2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E0367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5917D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B20AE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419CDC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821C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2C02" w14:textId="33945C90" w:rsidR="001576A1" w:rsidRDefault="00FE14E7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3FA3" w14:textId="1E1915E7" w:rsidR="001576A1" w:rsidRDefault="00C562CB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A3FC8" w14:textId="56DD4C50" w:rsidR="001576A1" w:rsidRDefault="00C562CB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86</w:t>
            </w:r>
          </w:p>
        </w:tc>
      </w:tr>
      <w:tr w:rsidR="001576A1" w14:paraId="7AC7B88F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4BC08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E4291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C8F58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3CE35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A7351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AD68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7DD1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B1B0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82F5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76A1" w14:paraId="528FBE6F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031B2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F5B4C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E4015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D5ECA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3A3A47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C043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9798" w14:textId="3F3F711B" w:rsidR="001576A1" w:rsidRDefault="00FE14E7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601D" w14:textId="6E3A1E0A" w:rsidR="001576A1" w:rsidRDefault="00C562CB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5ED5D" w14:textId="6CB0C460" w:rsidR="001576A1" w:rsidRDefault="00C562CB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82</w:t>
            </w:r>
          </w:p>
        </w:tc>
      </w:tr>
      <w:tr w:rsidR="001576A1" w:rsidRPr="00780019" w14:paraId="6DD01027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98442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A3D350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E56F0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8A1BD8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5ADB40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FF6A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6531" w14:textId="39E77677" w:rsidR="001576A1" w:rsidRPr="006A1017" w:rsidRDefault="00471E6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E0EC" w14:textId="5478FFCB" w:rsidR="001576A1" w:rsidRPr="00780019" w:rsidRDefault="00FD6012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182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7623A" w14:textId="468EE2CB" w:rsidR="001576A1" w:rsidRPr="00780019" w:rsidRDefault="00FD6012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213</w:t>
            </w:r>
          </w:p>
        </w:tc>
      </w:tr>
      <w:tr w:rsidR="001576A1" w:rsidRPr="00780019" w14:paraId="2134105F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89423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7F92C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8F13DB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F9909A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27D4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DF96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42B9" w14:textId="2C11ECC6" w:rsidR="001576A1" w:rsidRPr="006A1017" w:rsidRDefault="00471E6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AD1D" w14:textId="3966554E" w:rsidR="001576A1" w:rsidRPr="00780019" w:rsidRDefault="00FD6012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91FC2" w14:textId="7A38C371" w:rsidR="001576A1" w:rsidRPr="00780019" w:rsidRDefault="00FD6012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160</w:t>
            </w:r>
          </w:p>
        </w:tc>
      </w:tr>
      <w:tr w:rsidR="001576A1" w:rsidRPr="00780019" w14:paraId="4535FE86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4DD82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2ABA0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F0C71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1D136F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4EA2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775D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14CF" w14:textId="77777777" w:rsidR="001576A1" w:rsidRPr="006A1017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23DD" w14:textId="77777777" w:rsidR="001576A1" w:rsidRPr="00780019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A6E3" w14:textId="77777777" w:rsidR="001576A1" w:rsidRPr="00780019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76A1" w:rsidRPr="00780019" w14:paraId="2CAC1214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22D07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30ED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F9D3C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D5EC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9161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1D7D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29CA" w14:textId="0AE7F1D9" w:rsidR="001576A1" w:rsidRPr="006A1017" w:rsidRDefault="00471E6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FB01" w14:textId="672161FA" w:rsidR="001576A1" w:rsidRPr="00780019" w:rsidRDefault="00FD6012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1404A" w14:textId="3D0E7A01" w:rsidR="001576A1" w:rsidRPr="00780019" w:rsidRDefault="00FD6012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127</w:t>
            </w:r>
          </w:p>
        </w:tc>
      </w:tr>
      <w:tr w:rsidR="001576A1" w:rsidRPr="00780019" w14:paraId="2D51AE34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E4FC6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8735D9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99448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2A6ED1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078B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1B25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FE08" w14:textId="5FB7E1A3" w:rsidR="001576A1" w:rsidRPr="006A1017" w:rsidRDefault="004F0239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5D76" w14:textId="2076D487" w:rsidR="001576A1" w:rsidRPr="00780019" w:rsidRDefault="00385F29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4891" w14:textId="3C719B73" w:rsidR="001576A1" w:rsidRPr="00780019" w:rsidRDefault="00385F29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</w:tr>
      <w:tr w:rsidR="001576A1" w:rsidRPr="00780019" w14:paraId="1AC42136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4DE54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20366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93374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67A2FC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8013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53A2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5C13" w14:textId="4A1B462A" w:rsidR="001576A1" w:rsidRPr="006A1017" w:rsidRDefault="004F0239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FFCC" w14:textId="6450A466" w:rsidR="001576A1" w:rsidRPr="00780019" w:rsidRDefault="00385F29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1061B" w14:textId="16AB60E3" w:rsidR="001576A1" w:rsidRPr="00780019" w:rsidRDefault="008D355A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93</w:t>
            </w:r>
          </w:p>
        </w:tc>
      </w:tr>
      <w:tr w:rsidR="001576A1" w:rsidRPr="00780019" w14:paraId="12C7F430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AE191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EC666B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202B1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CE28D3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0F67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B9B6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460C" w14:textId="77777777" w:rsidR="001576A1" w:rsidRPr="006A1017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0669" w14:textId="77777777" w:rsidR="001576A1" w:rsidRPr="00780019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D1FF" w14:textId="77777777" w:rsidR="001576A1" w:rsidRPr="00780019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76A1" w:rsidRPr="00780019" w14:paraId="683C3605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F9308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5938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3A5D6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038C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CEA0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B5E1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45D6" w14:textId="46B38619" w:rsidR="001576A1" w:rsidRPr="006A1017" w:rsidRDefault="00560E50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1F6D" w14:textId="5BADD6A3" w:rsidR="001576A1" w:rsidRPr="00780019" w:rsidRDefault="008D355A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55A9" w14:textId="7E5967D7" w:rsidR="001576A1" w:rsidRPr="00780019" w:rsidRDefault="008D355A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86</w:t>
            </w:r>
          </w:p>
        </w:tc>
      </w:tr>
      <w:tr w:rsidR="001576A1" w:rsidRPr="00C809B6" w14:paraId="45E9B3B5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140CB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4FA9EE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6BE71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4CA9F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F9E0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BE20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8A7F" w14:textId="547C7023" w:rsidR="001576A1" w:rsidRPr="00C428FC" w:rsidRDefault="00471E6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FECE" w14:textId="122DF970" w:rsidR="001576A1" w:rsidRPr="00C809B6" w:rsidRDefault="00F1488E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086A" w14:textId="565A84AF" w:rsidR="001576A1" w:rsidRPr="00C809B6" w:rsidRDefault="00F1488E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81</w:t>
            </w:r>
          </w:p>
        </w:tc>
      </w:tr>
      <w:tr w:rsidR="001576A1" w:rsidRPr="00C809B6" w14:paraId="2385BFD8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0017E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61756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A32E9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FC101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0B38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501A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D521" w14:textId="666EECD3" w:rsidR="001576A1" w:rsidRPr="00C428FC" w:rsidRDefault="00471E6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2B1B" w14:textId="61F0FBD1" w:rsidR="001576A1" w:rsidRPr="00C809B6" w:rsidRDefault="00F1488E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79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375A9" w14:textId="1E3B55F2" w:rsidR="001576A1" w:rsidRPr="00C809B6" w:rsidRDefault="00F1488E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80</w:t>
            </w:r>
          </w:p>
        </w:tc>
      </w:tr>
      <w:tr w:rsidR="001576A1" w:rsidRPr="00C809B6" w14:paraId="269D69E4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D8713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D3DA4A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A226B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76566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BD92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3068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B942" w14:textId="77777777" w:rsidR="001576A1" w:rsidRPr="00C428FC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EAA6" w14:textId="77777777" w:rsidR="001576A1" w:rsidRPr="00C809B6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BBB1" w14:textId="77777777" w:rsidR="001576A1" w:rsidRPr="00C809B6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1576A1" w:rsidRPr="00C809B6" w14:paraId="51715475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41B94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EF1B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BFD8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7D91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CAB6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A5CE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A9D4" w14:textId="79819668" w:rsidR="001576A1" w:rsidRPr="00C428FC" w:rsidRDefault="00471E6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E342" w14:textId="7648B745" w:rsidR="001576A1" w:rsidRPr="00C809B6" w:rsidRDefault="005C12F6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77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8527D" w14:textId="7F894000" w:rsidR="001576A1" w:rsidRPr="00C809B6" w:rsidRDefault="005C12F6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78</w:t>
            </w:r>
          </w:p>
        </w:tc>
      </w:tr>
      <w:tr w:rsidR="001576A1" w:rsidRPr="000C5FDD" w14:paraId="22AB0B5B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1FE8C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F05DE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A0FAA7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CACD1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80BA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3F40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8BB" w14:textId="2502A714" w:rsidR="001576A1" w:rsidRPr="000C5FDD" w:rsidRDefault="00CB1426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68C9" w14:textId="2EA45CD8" w:rsidR="001576A1" w:rsidRPr="000C5FDD" w:rsidRDefault="00E35CE8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98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4D277" w14:textId="0913748E" w:rsidR="001576A1" w:rsidRPr="000C5FDD" w:rsidRDefault="00E35CE8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107</w:t>
            </w:r>
          </w:p>
        </w:tc>
      </w:tr>
      <w:tr w:rsidR="001576A1" w:rsidRPr="000C5FDD" w14:paraId="7CD05EDD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F59A9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F5355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C9A6D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D2A6D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87D7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20B2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FB1E" w14:textId="64C54FDF" w:rsidR="001576A1" w:rsidRPr="000C5FDD" w:rsidRDefault="00CB1426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9F69" w14:textId="565CFB6E" w:rsidR="001576A1" w:rsidRPr="000C5FDD" w:rsidRDefault="00CB1426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18677" w14:textId="0C22B739" w:rsidR="001576A1" w:rsidRPr="000C5FDD" w:rsidRDefault="00CB1426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97</w:t>
            </w:r>
          </w:p>
        </w:tc>
      </w:tr>
      <w:tr w:rsidR="001576A1" w:rsidRPr="000C5FDD" w14:paraId="0B585DC3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44A1B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BD788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8618F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38D08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3CE8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5151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83BD" w14:textId="77777777" w:rsidR="001576A1" w:rsidRPr="000C5FDD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D87C" w14:textId="77777777" w:rsidR="001576A1" w:rsidRPr="000C5FDD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2B2F6" w14:textId="77777777" w:rsidR="001576A1" w:rsidRPr="000C5FDD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1576A1" w:rsidRPr="000C5FDD" w14:paraId="77667A4A" w14:textId="77777777" w:rsidTr="000278DA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C5E0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F984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204F" w14:textId="77777777" w:rsidR="001576A1" w:rsidRPr="004E4BE5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4AFE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D960" w14:textId="77777777" w:rsidR="001576A1" w:rsidRDefault="001576A1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0F51" w14:textId="77777777" w:rsidR="001576A1" w:rsidRDefault="001576A1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57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6F4B" w14:textId="642DFA14" w:rsidR="001576A1" w:rsidRPr="000C5FDD" w:rsidRDefault="004E229A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540E" w14:textId="485F48A3" w:rsidR="001576A1" w:rsidRPr="000C5FDD" w:rsidRDefault="00CB1426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585B0" w14:textId="631E1DA0" w:rsidR="001576A1" w:rsidRPr="000C5FDD" w:rsidRDefault="00CB1426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92</w:t>
            </w:r>
          </w:p>
        </w:tc>
      </w:tr>
    </w:tbl>
    <w:p w14:paraId="13C3C9FB" w14:textId="61CC9806" w:rsidR="00545855" w:rsidRPr="00E15C6B" w:rsidRDefault="00E15C6B" w:rsidP="00E15C6B">
      <w:pPr>
        <w:pStyle w:val="Caption"/>
        <w:jc w:val="center"/>
        <w:rPr>
          <w:sz w:val="24"/>
          <w:szCs w:val="24"/>
          <w:lang w:val="en-US" w:eastAsia="zh-CN"/>
        </w:rPr>
      </w:pPr>
      <w:r w:rsidRPr="00E15C6B">
        <w:rPr>
          <w:sz w:val="22"/>
          <w:szCs w:val="22"/>
        </w:rPr>
        <w:t xml:space="preserve">Table </w:t>
      </w:r>
      <w:r w:rsidRPr="00E15C6B">
        <w:rPr>
          <w:sz w:val="22"/>
          <w:szCs w:val="22"/>
        </w:rPr>
        <w:fldChar w:fldCharType="begin"/>
      </w:r>
      <w:r w:rsidRPr="00E15C6B">
        <w:rPr>
          <w:sz w:val="22"/>
          <w:szCs w:val="22"/>
        </w:rPr>
        <w:instrText xml:space="preserve"> SEQ Table \* ARABIC </w:instrText>
      </w:r>
      <w:r w:rsidRPr="00E15C6B">
        <w:rPr>
          <w:sz w:val="22"/>
          <w:szCs w:val="22"/>
        </w:rPr>
        <w:fldChar w:fldCharType="separate"/>
      </w:r>
      <w:r w:rsidR="0001279B">
        <w:rPr>
          <w:noProof/>
          <w:sz w:val="22"/>
          <w:szCs w:val="22"/>
        </w:rPr>
        <w:t>6</w:t>
      </w:r>
      <w:r w:rsidRPr="00E15C6B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1F33D0">
        <w:rPr>
          <w:sz w:val="22"/>
          <w:szCs w:val="22"/>
        </w:rPr>
        <w:t xml:space="preserve">Rx-Tx simulation results for </w:t>
      </w:r>
      <w:r w:rsidR="003A12AB">
        <w:rPr>
          <w:sz w:val="22"/>
          <w:szCs w:val="22"/>
        </w:rPr>
        <w:t>fully staggered</w:t>
      </w:r>
      <w:r w:rsidR="001F33D0">
        <w:rPr>
          <w:sz w:val="22"/>
          <w:szCs w:val="22"/>
        </w:rPr>
        <w:t xml:space="preserve"> SL PRS in TDL-</w:t>
      </w:r>
      <w:r w:rsidR="001F33D0">
        <w:rPr>
          <w:sz w:val="22"/>
          <w:szCs w:val="22"/>
        </w:rPr>
        <w:t>B</w:t>
      </w:r>
      <w:r w:rsidR="001F33D0">
        <w:rPr>
          <w:sz w:val="22"/>
          <w:szCs w:val="22"/>
        </w:rPr>
        <w:t>.</w:t>
      </w:r>
    </w:p>
    <w:p w14:paraId="0F930702" w14:textId="6FDFC711" w:rsidR="00E87AC5" w:rsidRDefault="00E87AC5" w:rsidP="0035670A">
      <w:pPr>
        <w:pStyle w:val="Caption"/>
        <w:jc w:val="center"/>
        <w:rPr>
          <w:sz w:val="22"/>
          <w:szCs w:val="22"/>
        </w:rPr>
      </w:pPr>
    </w:p>
    <w:p w14:paraId="2F73D436" w14:textId="16F19A41" w:rsidR="00CE57E9" w:rsidRPr="00994E50" w:rsidRDefault="00CE57E9" w:rsidP="00CE57E9">
      <w:pPr>
        <w:spacing w:after="0"/>
        <w:rPr>
          <w:sz w:val="22"/>
          <w:szCs w:val="22"/>
        </w:rPr>
      </w:pPr>
      <w:r w:rsidRPr="00994E50">
        <w:rPr>
          <w:sz w:val="22"/>
          <w:szCs w:val="22"/>
        </w:rPr>
        <w:br w:type="page"/>
      </w:r>
    </w:p>
    <w:p w14:paraId="5D892E3E" w14:textId="69E2555C" w:rsidR="007B53C9" w:rsidRDefault="004735BB" w:rsidP="00C11E64">
      <w:pPr>
        <w:pStyle w:val="Heading1"/>
      </w:pPr>
      <w:r>
        <w:lastRenderedPageBreak/>
        <w:t>Simulation results fo</w:t>
      </w:r>
      <w:r w:rsidR="00BE4117">
        <w:t xml:space="preserve">r </w:t>
      </w:r>
      <w:r>
        <w:t>RSRP</w:t>
      </w:r>
    </w:p>
    <w:p w14:paraId="1F98BAA6" w14:textId="51646D1F" w:rsidR="008D25C8" w:rsidRDefault="008D25C8" w:rsidP="008D25C8">
      <w:pPr>
        <w:rPr>
          <w:sz w:val="22"/>
          <w:szCs w:val="22"/>
          <w:lang w:val="en-US" w:eastAsia="zh-CN"/>
        </w:rPr>
      </w:pPr>
    </w:p>
    <w:tbl>
      <w:tblPr>
        <w:tblW w:w="8368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022"/>
        <w:gridCol w:w="1158"/>
        <w:gridCol w:w="1158"/>
        <w:gridCol w:w="1146"/>
        <w:gridCol w:w="12"/>
      </w:tblGrid>
      <w:tr w:rsidR="002F2928" w:rsidRPr="004E4BE5" w14:paraId="2DC6C3F7" w14:textId="77777777" w:rsidTr="002F2928">
        <w:trPr>
          <w:gridAfter w:val="1"/>
          <w:wAfter w:w="12" w:type="dxa"/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72416" w14:textId="77777777" w:rsidR="002F2928" w:rsidRPr="004E4BE5" w:rsidRDefault="002F2928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0315C" w14:textId="77777777" w:rsidR="002F2928" w:rsidRPr="004E4BE5" w:rsidRDefault="002F2928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A0AB" w14:textId="77777777" w:rsidR="002F2928" w:rsidRPr="004E4BE5" w:rsidRDefault="002F2928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A788A" w14:textId="77777777" w:rsidR="002F2928" w:rsidRPr="004E4BE5" w:rsidRDefault="002F2928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rate(Tc)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3DB9" w14:textId="77777777" w:rsidR="002F2928" w:rsidRPr="004E4BE5" w:rsidRDefault="002F2928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7F91CA" w14:textId="77777777" w:rsidR="002F2928" w:rsidRDefault="002F2928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8B2FA" w14:textId="152E452E" w:rsidR="002F2928" w:rsidRPr="004E4BE5" w:rsidRDefault="00C9462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(dB)</w:t>
            </w:r>
          </w:p>
        </w:tc>
      </w:tr>
      <w:tr w:rsidR="002F2928" w:rsidRPr="004E4BE5" w14:paraId="5E1AB6AB" w14:textId="77777777" w:rsidTr="002F2928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957A" w14:textId="77777777" w:rsidR="002F2928" w:rsidRPr="004E4BE5" w:rsidRDefault="002F2928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2C62" w14:textId="77777777" w:rsidR="002F2928" w:rsidRPr="004E4BE5" w:rsidRDefault="002F2928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274E2" w14:textId="77777777" w:rsidR="002F2928" w:rsidRPr="004E4BE5" w:rsidRDefault="002F2928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CE4E" w14:textId="77777777" w:rsidR="002F2928" w:rsidRPr="004E4BE5" w:rsidRDefault="002F2928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955C3" w14:textId="77777777" w:rsidR="002F2928" w:rsidRPr="004E4BE5" w:rsidRDefault="002F2928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E1FF" w14:textId="77777777" w:rsidR="002F2928" w:rsidRDefault="002F2928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CA67" w14:textId="77777777" w:rsidR="002F2928" w:rsidRPr="004E4BE5" w:rsidRDefault="002F2928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0 dB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B84C" w14:textId="77777777" w:rsidR="002F2928" w:rsidRDefault="002F2928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8FE25" w14:textId="77777777" w:rsidR="002F2928" w:rsidRPr="004E4BE5" w:rsidRDefault="002F2928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</w:tr>
      <w:tr w:rsidR="002E484D" w14:paraId="21343ED3" w14:textId="77777777" w:rsidTr="00E36CB0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DEA72C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C00FCA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2A72D5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83FC90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7D2071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59E7" w14:textId="77777777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DE5E" w14:textId="739152EC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B07ED6"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81E8" w14:textId="4FEA11E1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A4A76">
              <w:rPr>
                <w:rFonts w:ascii="Calibri" w:hAnsi="Calibri" w:cs="Calibri"/>
                <w:sz w:val="22"/>
                <w:szCs w:val="22"/>
              </w:rPr>
              <w:t>±</w:t>
            </w:r>
            <w:r w:rsidR="00855C62"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E7F3E" w14:textId="23798231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A4A76">
              <w:rPr>
                <w:rFonts w:ascii="Calibri" w:hAnsi="Calibri" w:cs="Calibri"/>
                <w:sz w:val="22"/>
                <w:szCs w:val="22"/>
              </w:rPr>
              <w:t>±</w:t>
            </w:r>
            <w:r w:rsidR="00855C62">
              <w:rPr>
                <w:rFonts w:ascii="Calibri" w:hAnsi="Calibri" w:cs="Calibri"/>
                <w:sz w:val="22"/>
                <w:szCs w:val="22"/>
              </w:rPr>
              <w:t>1.6</w:t>
            </w:r>
          </w:p>
        </w:tc>
      </w:tr>
      <w:tr w:rsidR="002E484D" w14:paraId="4650A182" w14:textId="77777777" w:rsidTr="00E36CB0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ADB33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8165B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E9161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BF481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FD087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B8D0" w14:textId="77777777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E15F" w14:textId="397AF136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B07ED6"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E33C" w14:textId="62CF8B20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A4A76">
              <w:rPr>
                <w:rFonts w:ascii="Calibri" w:hAnsi="Calibri" w:cs="Calibri"/>
                <w:sz w:val="22"/>
                <w:szCs w:val="22"/>
              </w:rPr>
              <w:t>±</w:t>
            </w:r>
            <w:r w:rsidR="00855C62"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D59F4" w14:textId="0597DC91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A4A76">
              <w:rPr>
                <w:rFonts w:ascii="Calibri" w:hAnsi="Calibri" w:cs="Calibri"/>
                <w:sz w:val="22"/>
                <w:szCs w:val="22"/>
              </w:rPr>
              <w:t>±</w:t>
            </w:r>
            <w:r w:rsidR="00855C62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</w:tr>
      <w:tr w:rsidR="002E484D" w14:paraId="375082D4" w14:textId="77777777" w:rsidTr="00E36CB0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0D717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83F2F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CBFE6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A9B84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D034E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6D79" w14:textId="77777777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A641" w14:textId="5150FFDD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B07ED6"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E9A6" w14:textId="25C09D83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A4A76">
              <w:rPr>
                <w:rFonts w:ascii="Calibri" w:hAnsi="Calibri" w:cs="Calibri"/>
                <w:sz w:val="22"/>
                <w:szCs w:val="22"/>
              </w:rPr>
              <w:t>±</w:t>
            </w:r>
            <w:r w:rsidR="00133EE8"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65D92" w14:textId="40366D00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A4A76">
              <w:rPr>
                <w:rFonts w:ascii="Calibri" w:hAnsi="Calibri" w:cs="Calibri"/>
                <w:sz w:val="22"/>
                <w:szCs w:val="22"/>
              </w:rPr>
              <w:t>±</w:t>
            </w:r>
            <w:r w:rsidR="00133EE8">
              <w:rPr>
                <w:rFonts w:ascii="Calibri" w:hAnsi="Calibri" w:cs="Calibri"/>
                <w:sz w:val="22"/>
                <w:szCs w:val="22"/>
              </w:rPr>
              <w:t>0.9</w:t>
            </w:r>
          </w:p>
        </w:tc>
      </w:tr>
      <w:tr w:rsidR="002E484D" w14:paraId="1C81FDD2" w14:textId="77777777" w:rsidTr="00E36CB0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7E239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E6B10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E3427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3B95F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1B5F5C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0AD6" w14:textId="77777777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9959" w14:textId="362BC496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B07ED6"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C192" w14:textId="20B85477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A4A76">
              <w:rPr>
                <w:rFonts w:ascii="Calibri" w:hAnsi="Calibri" w:cs="Calibri"/>
                <w:sz w:val="22"/>
                <w:szCs w:val="22"/>
              </w:rPr>
              <w:t>±</w:t>
            </w:r>
            <w:r w:rsidR="00133EE8"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400DD" w14:textId="3A5A3845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A4A76">
              <w:rPr>
                <w:rFonts w:ascii="Calibri" w:hAnsi="Calibri" w:cs="Calibri"/>
                <w:sz w:val="22"/>
                <w:szCs w:val="22"/>
              </w:rPr>
              <w:t>±</w:t>
            </w:r>
            <w:r w:rsidR="00133EE8">
              <w:rPr>
                <w:rFonts w:ascii="Calibri" w:hAnsi="Calibri" w:cs="Calibri"/>
                <w:sz w:val="22"/>
                <w:szCs w:val="22"/>
              </w:rPr>
              <w:t>0.8</w:t>
            </w:r>
          </w:p>
        </w:tc>
      </w:tr>
      <w:tr w:rsidR="002E484D" w14:paraId="136EFBEE" w14:textId="77777777" w:rsidTr="0052170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32B78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76DB1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7E3A2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04B0DE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20797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2EFC" w14:textId="77777777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283A" w14:textId="5EE6AA9F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B9651C"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1921" w14:textId="1D9B0780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±0.5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5E716" w14:textId="5375FCF2" w:rsidR="002E484D" w:rsidRDefault="000C3C79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±1.2</w:t>
            </w:r>
          </w:p>
        </w:tc>
      </w:tr>
      <w:tr w:rsidR="002E484D" w14:paraId="515117BA" w14:textId="77777777" w:rsidTr="00D1480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39122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39D9F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28F30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C07A4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DE0B4D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5208" w14:textId="77777777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B433" w14:textId="0E0CB159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B9651C"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0AAD" w14:textId="0C4DD3AF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0C3C79"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F7C51" w14:textId="39FDDF34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0C3C79">
              <w:rPr>
                <w:rFonts w:ascii="Calibri" w:hAnsi="Calibri" w:cs="Calibri"/>
                <w:sz w:val="22"/>
                <w:szCs w:val="22"/>
              </w:rPr>
              <w:t>0.9</w:t>
            </w:r>
          </w:p>
        </w:tc>
      </w:tr>
      <w:tr w:rsidR="002E484D" w14:paraId="4CC1BDE9" w14:textId="77777777" w:rsidTr="00D1480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80E6B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DDC29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40111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9996E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FE9E6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0DB2" w14:textId="77777777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4A25" w14:textId="0363F818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B9651C"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372C" w14:textId="7771C6C0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0C3C79"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162A3" w14:textId="3635CBB9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0C3C79"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</w:tr>
      <w:tr w:rsidR="002E484D" w14:paraId="3206D3B3" w14:textId="77777777" w:rsidTr="00D1480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F8469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79825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4A1C6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F1D12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B03D9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5A2C" w14:textId="77777777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289F" w14:textId="6FC63387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B9651C"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1F0D" w14:textId="6C6DC365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036AF5"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5ED8C" w14:textId="25C71B52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036AF5"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</w:tr>
      <w:tr w:rsidR="002E484D" w:rsidRPr="00780019" w14:paraId="58107703" w14:textId="77777777" w:rsidTr="00D1480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44A93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DDCD5C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C01BD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7B75CC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2C730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3920" w14:textId="77777777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85C5" w14:textId="6BAD1AEF" w:rsidR="002E484D" w:rsidRPr="006A1017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866A2B"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CE3B" w14:textId="1153050B" w:rsidR="002E484D" w:rsidRPr="00780019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6A50B9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863FA" w14:textId="100F6E12" w:rsidR="002E484D" w:rsidRPr="00780019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6A50B9">
              <w:rPr>
                <w:rFonts w:ascii="Calibri" w:hAnsi="Calibri" w:cs="Calibri"/>
                <w:sz w:val="22"/>
                <w:szCs w:val="22"/>
              </w:rPr>
              <w:t>1.9</w:t>
            </w:r>
          </w:p>
        </w:tc>
      </w:tr>
      <w:tr w:rsidR="002E484D" w:rsidRPr="00780019" w14:paraId="7A6B9F31" w14:textId="77777777" w:rsidTr="00D1480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29E69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73E057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7213F0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73D015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782A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C87D" w14:textId="77777777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2619" w14:textId="1B775BF6" w:rsidR="002E484D" w:rsidRPr="006A1017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866A2B"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59E2" w14:textId="3259B8F3" w:rsidR="002E484D" w:rsidRPr="00780019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6A50B9">
              <w:rPr>
                <w:rFonts w:ascii="Calibri" w:hAnsi="Calibri" w:cs="Calibri"/>
                <w:sz w:val="22"/>
                <w:szCs w:val="22"/>
              </w:rPr>
              <w:t>0.8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F13E8" w14:textId="642DDDBC" w:rsidR="002E484D" w:rsidRPr="00780019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6A50B9">
              <w:rPr>
                <w:rFonts w:ascii="Calibri" w:hAnsi="Calibri" w:cs="Calibri"/>
                <w:sz w:val="22"/>
                <w:szCs w:val="22"/>
              </w:rPr>
              <w:t>1.4</w:t>
            </w:r>
          </w:p>
        </w:tc>
      </w:tr>
      <w:tr w:rsidR="002E484D" w:rsidRPr="00780019" w14:paraId="53546B7C" w14:textId="77777777" w:rsidTr="00D1480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71AEE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60E751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96D382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3D0E33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8A8C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1CC3" w14:textId="77777777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4114" w14:textId="3EAA23B8" w:rsidR="002E484D" w:rsidRPr="006A1017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866A2B"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66BF" w14:textId="72B86DE0" w:rsidR="002E484D" w:rsidRPr="00780019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6A50B9"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D75FF" w14:textId="75FAF604" w:rsidR="002E484D" w:rsidRPr="00780019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351A91">
              <w:rPr>
                <w:rFonts w:ascii="Calibri" w:hAnsi="Calibri" w:cs="Calibri"/>
                <w:sz w:val="22"/>
                <w:szCs w:val="22"/>
              </w:rPr>
              <w:t>1.2</w:t>
            </w:r>
          </w:p>
        </w:tc>
      </w:tr>
      <w:tr w:rsidR="002E484D" w:rsidRPr="00780019" w14:paraId="44287DC3" w14:textId="77777777" w:rsidTr="00D1480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C688F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2119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68C2F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A137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B963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CEDA" w14:textId="77777777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4A66" w14:textId="1FB0285F" w:rsidR="002E484D" w:rsidRPr="006A1017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866A2B"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16A7" w14:textId="1721C4CD" w:rsidR="002E484D" w:rsidRPr="00780019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351A91"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9D837" w14:textId="341D566D" w:rsidR="002E484D" w:rsidRPr="00780019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351A91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</w:tr>
      <w:tr w:rsidR="002E484D" w:rsidRPr="00780019" w14:paraId="73C4AB01" w14:textId="77777777" w:rsidTr="00D1480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D7C20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3FD31B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299D6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47736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55F8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CE9A" w14:textId="77777777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DD09" w14:textId="3DFCE808" w:rsidR="002E484D" w:rsidRPr="006A1017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540BBD"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7C1B" w14:textId="6DD735FD" w:rsidR="002E484D" w:rsidRPr="00780019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86699E">
              <w:rPr>
                <w:rFonts w:ascii="Calibri" w:hAnsi="Calibri" w:cs="Calibri"/>
                <w:sz w:val="22"/>
                <w:szCs w:val="22"/>
              </w:rPr>
              <w:t>0.8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80FD9" w14:textId="73F4C92E" w:rsidR="002E484D" w:rsidRPr="00780019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86699E">
              <w:rPr>
                <w:rFonts w:ascii="Calibri" w:hAnsi="Calibri" w:cs="Calibri"/>
                <w:sz w:val="22"/>
                <w:szCs w:val="22"/>
              </w:rPr>
              <w:t>1.5</w:t>
            </w:r>
          </w:p>
        </w:tc>
      </w:tr>
      <w:tr w:rsidR="002E484D" w:rsidRPr="00780019" w14:paraId="43FA19BE" w14:textId="77777777" w:rsidTr="00D1480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147E3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8FB97E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BCB13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3A6981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25EB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A115" w14:textId="77777777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7C65" w14:textId="1C4A9D54" w:rsidR="002E484D" w:rsidRPr="006A1017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540BBD"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F965" w14:textId="4CED125E" w:rsidR="002E484D" w:rsidRPr="00780019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86699E"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17534" w14:textId="345A864B" w:rsidR="002E484D" w:rsidRPr="00780019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86699E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</w:tr>
      <w:tr w:rsidR="002E484D" w:rsidRPr="00780019" w14:paraId="0F0D517B" w14:textId="77777777" w:rsidTr="00D1480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A5D4C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A0D31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8EFE2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179E33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CFFC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DEFF" w14:textId="77777777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BE6C" w14:textId="791697FE" w:rsidR="002E484D" w:rsidRPr="006A1017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540BBD"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EA49" w14:textId="1BAEBD4E" w:rsidR="002E484D" w:rsidRPr="00780019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3A58D7"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7BD14" w14:textId="7277D02E" w:rsidR="002E484D" w:rsidRPr="00780019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3A58D7">
              <w:rPr>
                <w:rFonts w:ascii="Calibri" w:hAnsi="Calibri" w:cs="Calibri"/>
                <w:sz w:val="22"/>
                <w:szCs w:val="22"/>
              </w:rPr>
              <w:t>0.9</w:t>
            </w:r>
          </w:p>
        </w:tc>
      </w:tr>
      <w:tr w:rsidR="002E484D" w:rsidRPr="00780019" w14:paraId="0788A3EE" w14:textId="77777777" w:rsidTr="00D1480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B8B6B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3009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F8A88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6543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9DB8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88A4" w14:textId="77777777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CB87" w14:textId="71DEC4F6" w:rsidR="002E484D" w:rsidRPr="006A1017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540BBD"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CC9E" w14:textId="567BB96A" w:rsidR="002E484D" w:rsidRPr="00780019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3A58D7"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68351" w14:textId="363BA5EF" w:rsidR="002E484D" w:rsidRPr="00780019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3A58D7"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</w:tr>
      <w:tr w:rsidR="002E484D" w:rsidRPr="00C809B6" w14:paraId="3DB05103" w14:textId="77777777" w:rsidTr="00D1480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58B59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F9D6B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6BB4E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4C8A56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C767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A32C" w14:textId="77777777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7FE9" w14:textId="13B38664" w:rsidR="002E484D" w:rsidRPr="00C428FC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831FFB"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FEF0" w14:textId="493938C0" w:rsidR="002E484D" w:rsidRPr="00C809B6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03767B"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093D" w14:textId="0EECCCCA" w:rsidR="002E484D" w:rsidRPr="00C809B6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03767B">
              <w:rPr>
                <w:rFonts w:ascii="Calibri" w:hAnsi="Calibri" w:cs="Calibri"/>
                <w:sz w:val="22"/>
                <w:szCs w:val="22"/>
              </w:rPr>
              <w:t>1.2</w:t>
            </w:r>
          </w:p>
        </w:tc>
      </w:tr>
      <w:tr w:rsidR="002E484D" w:rsidRPr="00C809B6" w14:paraId="26D62318" w14:textId="77777777" w:rsidTr="00D1480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0B0A4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5412B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1F44D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45F42F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6A1E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DFD6" w14:textId="77777777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CD8A" w14:textId="27CE34A7" w:rsidR="002E484D" w:rsidRPr="00C428FC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831FFB"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F4D6" w14:textId="58DF332A" w:rsidR="002E484D" w:rsidRPr="00C809B6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747431"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57714" w14:textId="1D200A25" w:rsidR="002E484D" w:rsidRPr="00C809B6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747431">
              <w:rPr>
                <w:rFonts w:ascii="Calibri" w:hAnsi="Calibri" w:cs="Calibri"/>
                <w:sz w:val="22"/>
                <w:szCs w:val="22"/>
              </w:rPr>
              <w:t>0.8</w:t>
            </w:r>
          </w:p>
        </w:tc>
      </w:tr>
      <w:tr w:rsidR="002E484D" w:rsidRPr="00C809B6" w14:paraId="2A18EF90" w14:textId="77777777" w:rsidTr="00D1480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D079F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E9FF36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060AF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B9E532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8BB4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3862" w14:textId="77777777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BFB8" w14:textId="0E431292" w:rsidR="002E484D" w:rsidRPr="00C428FC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1A4E2F"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F7EC" w14:textId="635BBA8A" w:rsidR="002E484D" w:rsidRPr="00C809B6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747431"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BD8CC" w14:textId="2B468F92" w:rsidR="002E484D" w:rsidRPr="00C809B6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747431"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</w:tr>
      <w:tr w:rsidR="002E484D" w:rsidRPr="00C809B6" w14:paraId="0A975676" w14:textId="77777777" w:rsidTr="00D1480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B3EE8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0AB8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16C6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9347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F378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12EB" w14:textId="77777777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906B" w14:textId="50696760" w:rsidR="002E484D" w:rsidRPr="00C428FC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1A4E2F">
              <w:rPr>
                <w:rFonts w:ascii="Calibri" w:hAnsi="Calibri" w:cs="Calibri"/>
                <w:sz w:val="22"/>
                <w:szCs w:val="22"/>
              </w:rPr>
              <w:t>0.2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4AE9" w14:textId="35851856" w:rsidR="002E484D" w:rsidRPr="00C809B6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747431"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3B805" w14:textId="24EBC260" w:rsidR="002E484D" w:rsidRPr="00C809B6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747431"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</w:tr>
      <w:tr w:rsidR="002E484D" w:rsidRPr="000C5FDD" w14:paraId="09B3855D" w14:textId="77777777" w:rsidTr="00D1480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C9AA5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5AB79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FFA6D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70DA7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8247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C9FE" w14:textId="77777777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D3D7" w14:textId="7F02C5F3" w:rsidR="002E484D" w:rsidRPr="000C5FD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A72651">
              <w:rPr>
                <w:rFonts w:ascii="Calibri" w:hAnsi="Calibri" w:cs="Calibri"/>
                <w:sz w:val="22"/>
                <w:szCs w:val="22"/>
              </w:rPr>
              <w:t>0.9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AC48" w14:textId="44C93A2A" w:rsidR="002E484D" w:rsidRPr="000C5FD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9317E5">
              <w:rPr>
                <w:rFonts w:ascii="Calibri" w:hAnsi="Calibri" w:cs="Calibri"/>
                <w:sz w:val="22"/>
                <w:szCs w:val="22"/>
              </w:rPr>
              <w:t>1.4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32371" w14:textId="4A133744" w:rsidR="002E484D" w:rsidRPr="000C5FD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1232BA">
              <w:rPr>
                <w:rFonts w:ascii="Calibri" w:hAnsi="Calibri" w:cs="Calibri"/>
                <w:sz w:val="22"/>
                <w:szCs w:val="22"/>
              </w:rPr>
              <w:t>3.6</w:t>
            </w:r>
          </w:p>
        </w:tc>
      </w:tr>
      <w:tr w:rsidR="002E484D" w:rsidRPr="000C5FDD" w14:paraId="594D642B" w14:textId="77777777" w:rsidTr="00D1480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FF60F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F7CE8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7B9DB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1DDC6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DF41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90DD" w14:textId="77777777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365D" w14:textId="64A4C056" w:rsidR="002E484D" w:rsidRPr="000C5FD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A72651"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83F2" w14:textId="76714848" w:rsidR="002E484D" w:rsidRPr="000C5FD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1232BA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8C5E9" w14:textId="1D2AC155" w:rsidR="002E484D" w:rsidRPr="000C5FD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1232BA">
              <w:rPr>
                <w:rFonts w:ascii="Calibri" w:hAnsi="Calibri" w:cs="Calibri"/>
                <w:sz w:val="22"/>
                <w:szCs w:val="22"/>
              </w:rPr>
              <w:t>2.7</w:t>
            </w:r>
          </w:p>
        </w:tc>
      </w:tr>
      <w:tr w:rsidR="002E484D" w:rsidRPr="000C5FDD" w14:paraId="4E7033E6" w14:textId="77777777" w:rsidTr="00D1480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8AE60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649CE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A2EC4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0E141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6276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3FA1" w14:textId="77777777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D982" w14:textId="1E12A2C6" w:rsidR="002E484D" w:rsidRPr="000C5FD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A72651"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17C9" w14:textId="7E634F91" w:rsidR="002E484D" w:rsidRPr="000C5FD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A72651">
              <w:rPr>
                <w:rFonts w:ascii="Calibri" w:hAnsi="Calibri" w:cs="Calibri"/>
                <w:sz w:val="22"/>
                <w:szCs w:val="22"/>
              </w:rPr>
              <w:t>0.8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F3F68" w14:textId="2A026DA8" w:rsidR="002E484D" w:rsidRPr="000C5FD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A72651">
              <w:rPr>
                <w:rFonts w:ascii="Calibri" w:hAnsi="Calibri" w:cs="Calibri"/>
                <w:sz w:val="22"/>
                <w:szCs w:val="22"/>
              </w:rPr>
              <w:t>2.2</w:t>
            </w:r>
          </w:p>
        </w:tc>
      </w:tr>
      <w:tr w:rsidR="002E484D" w:rsidRPr="000C5FDD" w14:paraId="0C770ED8" w14:textId="77777777" w:rsidTr="00D1480A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E475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378A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9D92" w14:textId="77777777" w:rsidR="002E484D" w:rsidRPr="004E4BE5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CE5E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CE4F" w14:textId="77777777" w:rsidR="002E484D" w:rsidRDefault="002E484D" w:rsidP="002E484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5E39" w14:textId="77777777" w:rsidR="002E484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B363" w14:textId="052F2785" w:rsidR="002E484D" w:rsidRPr="000C5FD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A72651"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80D" w14:textId="4395F02D" w:rsidR="002E484D" w:rsidRPr="000C5FD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A72651"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11F35" w14:textId="270CC09E" w:rsidR="002E484D" w:rsidRPr="000C5FDD" w:rsidRDefault="002E484D" w:rsidP="002E484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50147">
              <w:rPr>
                <w:rFonts w:ascii="Calibri" w:hAnsi="Calibri" w:cs="Calibri"/>
                <w:sz w:val="22"/>
                <w:szCs w:val="22"/>
              </w:rPr>
              <w:t>±</w:t>
            </w:r>
            <w:r w:rsidR="00A72651">
              <w:rPr>
                <w:rFonts w:ascii="Calibri" w:hAnsi="Calibri" w:cs="Calibri"/>
                <w:sz w:val="22"/>
                <w:szCs w:val="22"/>
              </w:rPr>
              <w:t>1.9</w:t>
            </w:r>
          </w:p>
        </w:tc>
      </w:tr>
    </w:tbl>
    <w:p w14:paraId="5851BD2B" w14:textId="17EE1551" w:rsidR="001B3569" w:rsidRDefault="001A2840" w:rsidP="00EE12A1">
      <w:pPr>
        <w:pStyle w:val="Caption"/>
        <w:jc w:val="center"/>
        <w:rPr>
          <w:sz w:val="22"/>
          <w:szCs w:val="22"/>
        </w:rPr>
      </w:pPr>
      <w:r w:rsidRPr="001A2840">
        <w:rPr>
          <w:sz w:val="22"/>
          <w:szCs w:val="22"/>
        </w:rPr>
        <w:t xml:space="preserve">Table </w:t>
      </w:r>
      <w:r w:rsidRPr="001A2840">
        <w:rPr>
          <w:sz w:val="22"/>
          <w:szCs w:val="22"/>
        </w:rPr>
        <w:fldChar w:fldCharType="begin"/>
      </w:r>
      <w:r w:rsidRPr="001A2840">
        <w:rPr>
          <w:sz w:val="22"/>
          <w:szCs w:val="22"/>
        </w:rPr>
        <w:instrText xml:space="preserve"> SEQ Table \* ARABIC </w:instrText>
      </w:r>
      <w:r w:rsidRPr="001A2840">
        <w:rPr>
          <w:sz w:val="22"/>
          <w:szCs w:val="22"/>
        </w:rPr>
        <w:fldChar w:fldCharType="separate"/>
      </w:r>
      <w:r w:rsidR="0001279B">
        <w:rPr>
          <w:noProof/>
          <w:sz w:val="22"/>
          <w:szCs w:val="22"/>
        </w:rPr>
        <w:t>7</w:t>
      </w:r>
      <w:r w:rsidRPr="001A2840">
        <w:rPr>
          <w:sz w:val="22"/>
          <w:szCs w:val="22"/>
        </w:rPr>
        <w:fldChar w:fldCharType="end"/>
      </w:r>
      <w:r>
        <w:rPr>
          <w:sz w:val="22"/>
          <w:szCs w:val="22"/>
        </w:rPr>
        <w:t>:</w:t>
      </w:r>
      <w:r w:rsidR="002F2928">
        <w:rPr>
          <w:sz w:val="22"/>
          <w:szCs w:val="22"/>
        </w:rPr>
        <w:t xml:space="preserve"> </w:t>
      </w:r>
      <w:r w:rsidR="00FF6AD1">
        <w:rPr>
          <w:sz w:val="22"/>
          <w:szCs w:val="22"/>
        </w:rPr>
        <w:t>RSRP</w:t>
      </w:r>
      <w:r w:rsidR="00EE12A1">
        <w:rPr>
          <w:sz w:val="22"/>
          <w:szCs w:val="22"/>
        </w:rPr>
        <w:t xml:space="preserve"> </w:t>
      </w:r>
      <w:r w:rsidR="002F2928">
        <w:rPr>
          <w:sz w:val="22"/>
          <w:szCs w:val="22"/>
        </w:rPr>
        <w:t xml:space="preserve">simulation results for </w:t>
      </w:r>
      <w:r w:rsidR="003A12AB">
        <w:rPr>
          <w:sz w:val="22"/>
          <w:szCs w:val="22"/>
        </w:rPr>
        <w:t>partially staggered</w:t>
      </w:r>
      <w:r w:rsidR="002F2928">
        <w:rPr>
          <w:sz w:val="22"/>
          <w:szCs w:val="22"/>
        </w:rPr>
        <w:t xml:space="preserve"> SL PRS in AWGN.</w:t>
      </w:r>
    </w:p>
    <w:p w14:paraId="6F84011F" w14:textId="77777777" w:rsidR="001B3569" w:rsidRDefault="001B3569">
      <w:pPr>
        <w:spacing w:after="0"/>
        <w:rPr>
          <w:b/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8368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022"/>
        <w:gridCol w:w="1158"/>
        <w:gridCol w:w="1158"/>
        <w:gridCol w:w="1146"/>
        <w:gridCol w:w="12"/>
      </w:tblGrid>
      <w:tr w:rsidR="00FD0DB2" w:rsidRPr="004E4BE5" w14:paraId="3B32AA74" w14:textId="77777777" w:rsidTr="005E37A4">
        <w:trPr>
          <w:gridAfter w:val="1"/>
          <w:wAfter w:w="12" w:type="dxa"/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18DB7" w14:textId="77777777" w:rsidR="00FD0DB2" w:rsidRPr="004E4BE5" w:rsidRDefault="00FD0DB2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67D4B" w14:textId="77777777" w:rsidR="00FD0DB2" w:rsidRPr="004E4BE5" w:rsidRDefault="00FD0DB2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1A1F4" w14:textId="77777777" w:rsidR="00FD0DB2" w:rsidRPr="004E4BE5" w:rsidRDefault="00FD0DB2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E349" w14:textId="77777777" w:rsidR="00FD0DB2" w:rsidRPr="004E4BE5" w:rsidRDefault="00FD0DB2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rate(Tc)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23299" w14:textId="77777777" w:rsidR="00FD0DB2" w:rsidRPr="004E4BE5" w:rsidRDefault="00FD0DB2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BF193" w14:textId="77777777" w:rsidR="00FD0DB2" w:rsidRDefault="00FD0DB2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F4DA6" w14:textId="1FD09F0F" w:rsidR="00FD0DB2" w:rsidRPr="004E4BE5" w:rsidRDefault="00C9462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(dB)</w:t>
            </w:r>
          </w:p>
        </w:tc>
      </w:tr>
      <w:tr w:rsidR="00FD0DB2" w:rsidRPr="004E4BE5" w14:paraId="08DB3C1A" w14:textId="77777777" w:rsidTr="005E37A4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F31E" w14:textId="77777777" w:rsidR="00FD0DB2" w:rsidRPr="004E4BE5" w:rsidRDefault="00FD0DB2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8A9C" w14:textId="77777777" w:rsidR="00FD0DB2" w:rsidRPr="004E4BE5" w:rsidRDefault="00FD0DB2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A4BCC" w14:textId="77777777" w:rsidR="00FD0DB2" w:rsidRPr="004E4BE5" w:rsidRDefault="00FD0DB2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DC1A" w14:textId="77777777" w:rsidR="00FD0DB2" w:rsidRPr="004E4BE5" w:rsidRDefault="00FD0DB2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AA930" w14:textId="77777777" w:rsidR="00FD0DB2" w:rsidRPr="004E4BE5" w:rsidRDefault="00FD0DB2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64CF" w14:textId="77777777" w:rsidR="00FD0DB2" w:rsidRDefault="00FD0DB2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5940" w14:textId="77777777" w:rsidR="00FD0DB2" w:rsidRPr="004E4BE5" w:rsidRDefault="00FD0DB2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0 dB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D66D" w14:textId="77777777" w:rsidR="00FD0DB2" w:rsidRDefault="00FD0DB2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FD5D6" w14:textId="77777777" w:rsidR="00FD0DB2" w:rsidRPr="004E4BE5" w:rsidRDefault="00FD0DB2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</w:tr>
      <w:tr w:rsidR="00305ECB" w14:paraId="739EA599" w14:textId="77777777" w:rsidTr="002C1F6D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D5E40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5AEEA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8435E7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4B22A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3C787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70D0" w14:textId="11520D33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D58B" w14:textId="41FEE778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1A01">
              <w:rPr>
                <w:rFonts w:ascii="Calibri" w:hAnsi="Calibri" w:cs="Calibri"/>
                <w:sz w:val="22"/>
                <w:szCs w:val="22"/>
              </w:rPr>
              <w:t>±0.</w:t>
            </w:r>
            <w:r w:rsidR="00777A7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2A9C" w14:textId="302BD397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29EF">
              <w:rPr>
                <w:rFonts w:ascii="Calibri" w:hAnsi="Calibri" w:cs="Calibri"/>
                <w:sz w:val="22"/>
                <w:szCs w:val="22"/>
              </w:rPr>
              <w:t>±0.</w:t>
            </w:r>
            <w:r w:rsidR="0007472C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E78D7" w14:textId="1FD41222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29EF">
              <w:rPr>
                <w:rFonts w:ascii="Calibri" w:hAnsi="Calibri" w:cs="Calibri"/>
                <w:sz w:val="22"/>
                <w:szCs w:val="22"/>
              </w:rPr>
              <w:t>±</w:t>
            </w:r>
            <w:r w:rsidR="0007472C">
              <w:rPr>
                <w:rFonts w:ascii="Calibri" w:hAnsi="Calibri" w:cs="Calibri"/>
                <w:sz w:val="22"/>
                <w:szCs w:val="22"/>
              </w:rPr>
              <w:t>1.</w:t>
            </w:r>
            <w:r w:rsidRPr="00B329EF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305ECB" w14:paraId="6B61DAF0" w14:textId="77777777" w:rsidTr="002C1F6D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3C217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9A839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77191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C9FDE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5DD978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B7EC" w14:textId="3E2064EF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9ECC" w14:textId="6B02C6CD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1A01">
              <w:rPr>
                <w:rFonts w:ascii="Calibri" w:hAnsi="Calibri" w:cs="Calibri"/>
                <w:sz w:val="22"/>
                <w:szCs w:val="22"/>
              </w:rPr>
              <w:t>±0.</w:t>
            </w:r>
            <w:r w:rsidR="00777A72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A537" w14:textId="25C8718D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29EF">
              <w:rPr>
                <w:rFonts w:ascii="Calibri" w:hAnsi="Calibri" w:cs="Calibri"/>
                <w:sz w:val="22"/>
                <w:szCs w:val="22"/>
              </w:rPr>
              <w:t>±0.</w:t>
            </w:r>
            <w:r w:rsidR="0007472C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F1628" w14:textId="15B907D7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29EF">
              <w:rPr>
                <w:rFonts w:ascii="Calibri" w:hAnsi="Calibri" w:cs="Calibri"/>
                <w:sz w:val="22"/>
                <w:szCs w:val="22"/>
              </w:rPr>
              <w:t>±0.</w:t>
            </w:r>
            <w:r w:rsidR="0007472C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  <w:tr w:rsidR="00305ECB" w14:paraId="5D6DE027" w14:textId="77777777" w:rsidTr="002C1F6D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9244C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23BDE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F9FB2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E46CF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F3031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9C18" w14:textId="01753B64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2BD1" w14:textId="64918900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1A01">
              <w:rPr>
                <w:rFonts w:ascii="Calibri" w:hAnsi="Calibri" w:cs="Calibri"/>
                <w:sz w:val="22"/>
                <w:szCs w:val="22"/>
              </w:rPr>
              <w:t>±0.</w:t>
            </w:r>
            <w:r w:rsidR="00777A72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EEBB" w14:textId="766E7FDF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29EF">
              <w:rPr>
                <w:rFonts w:ascii="Calibri" w:hAnsi="Calibri" w:cs="Calibri"/>
                <w:sz w:val="22"/>
                <w:szCs w:val="22"/>
              </w:rPr>
              <w:t>±0.</w:t>
            </w:r>
            <w:r w:rsidR="0007472C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D54E0" w14:textId="082C73C5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29EF">
              <w:rPr>
                <w:rFonts w:ascii="Calibri" w:hAnsi="Calibri" w:cs="Calibri"/>
                <w:sz w:val="22"/>
                <w:szCs w:val="22"/>
              </w:rPr>
              <w:t>±0.</w:t>
            </w:r>
            <w:r w:rsidR="0007472C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305ECB" w14:paraId="1B287AE8" w14:textId="77777777" w:rsidTr="002C1F6D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D1CA5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0D609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FE6EB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AA26F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E646BA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3593" w14:textId="484FC52E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005F" w14:textId="3E41BFCF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1A01">
              <w:rPr>
                <w:rFonts w:ascii="Calibri" w:hAnsi="Calibri" w:cs="Calibri"/>
                <w:sz w:val="22"/>
                <w:szCs w:val="22"/>
              </w:rPr>
              <w:t>±0.</w:t>
            </w:r>
            <w:r w:rsidR="00777A72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30A7" w14:textId="49768BA8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29EF">
              <w:rPr>
                <w:rFonts w:ascii="Calibri" w:hAnsi="Calibri" w:cs="Calibri"/>
                <w:sz w:val="22"/>
                <w:szCs w:val="22"/>
              </w:rPr>
              <w:t>±0.</w:t>
            </w:r>
            <w:r w:rsidR="00407E1C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E3F1F" w14:textId="63D899F3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29EF">
              <w:rPr>
                <w:rFonts w:ascii="Calibri" w:hAnsi="Calibri" w:cs="Calibri"/>
                <w:sz w:val="22"/>
                <w:szCs w:val="22"/>
              </w:rPr>
              <w:t>±0.</w:t>
            </w:r>
            <w:r w:rsidR="00407E1C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305ECB" w14:paraId="486CB46D" w14:textId="77777777" w:rsidTr="002C1F6D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FC64F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67AF19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52939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FB530F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E611C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2FE8" w14:textId="04F7FCFC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D516" w14:textId="2783AB37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1A01">
              <w:rPr>
                <w:rFonts w:ascii="Calibri" w:hAnsi="Calibri" w:cs="Calibri"/>
                <w:sz w:val="22"/>
                <w:szCs w:val="22"/>
              </w:rPr>
              <w:t>±0.</w:t>
            </w:r>
            <w:r w:rsidR="00777A72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85EE" w14:textId="7DD4C732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41770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7EC9A" w14:textId="04577C42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41770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0.8</w:t>
            </w:r>
          </w:p>
        </w:tc>
      </w:tr>
      <w:tr w:rsidR="00305ECB" w14:paraId="73321826" w14:textId="77777777" w:rsidTr="002C1F6D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28355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4FD2A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11151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24132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BDCCD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82CF" w14:textId="796C133F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0CFA" w14:textId="014C1E8C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1A01">
              <w:rPr>
                <w:rFonts w:ascii="Calibri" w:hAnsi="Calibri" w:cs="Calibri"/>
                <w:sz w:val="22"/>
                <w:szCs w:val="22"/>
              </w:rPr>
              <w:t>±0.</w:t>
            </w:r>
            <w:r w:rsidR="00777A72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9B21" w14:textId="468D5ACA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41770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0.3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AFF54" w14:textId="338D7DCB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41770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</w:tr>
      <w:tr w:rsidR="00305ECB" w14:paraId="2F4C8F52" w14:textId="77777777" w:rsidTr="002C1F6D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55374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F677B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18119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26462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F20EAC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94C2" w14:textId="11CE53E7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99C3" w14:textId="603C91DC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1A01">
              <w:rPr>
                <w:rFonts w:ascii="Calibri" w:hAnsi="Calibri" w:cs="Calibri"/>
                <w:sz w:val="22"/>
                <w:szCs w:val="22"/>
              </w:rPr>
              <w:t>±0.</w:t>
            </w:r>
            <w:r w:rsidR="00777A72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AC06" w14:textId="6F2E2A22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B04D44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B56C4" w14:textId="59134B31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B04D44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305ECB" w14:paraId="00843558" w14:textId="77777777" w:rsidTr="002C1F6D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308C5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42817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2A883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77F3B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8EBE1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CA5D" w14:textId="3C39B0A2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3165" w14:textId="0EB49D30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1A01">
              <w:rPr>
                <w:rFonts w:ascii="Calibri" w:hAnsi="Calibri" w:cs="Calibri"/>
                <w:sz w:val="22"/>
                <w:szCs w:val="22"/>
              </w:rPr>
              <w:t>±0.</w:t>
            </w:r>
            <w:r w:rsidR="00777A72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C0D7" w14:textId="17767086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B04D44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AC714" w14:textId="543885EB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B04D44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305ECB" w:rsidRPr="00780019" w14:paraId="570CAF2A" w14:textId="77777777" w:rsidTr="002C1F6D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F13BC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A4F7ED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82261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BB090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16F8A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B1D5" w14:textId="27F026E2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3B20" w14:textId="134D6B8B" w:rsidR="00305ECB" w:rsidRPr="006A1017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F1A01">
              <w:rPr>
                <w:rFonts w:ascii="Calibri" w:hAnsi="Calibri" w:cs="Calibri"/>
                <w:sz w:val="22"/>
                <w:szCs w:val="22"/>
              </w:rPr>
              <w:t>±0.</w:t>
            </w:r>
            <w:r w:rsidR="007058A2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397A" w14:textId="255EA9BD" w:rsidR="00305ECB" w:rsidRPr="00780019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6E0B60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9EB17" w14:textId="7FDA3200" w:rsidR="00305ECB" w:rsidRPr="00780019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</w:t>
            </w:r>
            <w:r w:rsidR="006E0B60">
              <w:rPr>
                <w:rFonts w:ascii="Calibri" w:hAnsi="Calibri" w:cs="Calibri"/>
                <w:sz w:val="22"/>
                <w:szCs w:val="22"/>
              </w:rPr>
              <w:t>1</w:t>
            </w:r>
            <w:r w:rsidRPr="00E95E94">
              <w:rPr>
                <w:rFonts w:ascii="Calibri" w:hAnsi="Calibri" w:cs="Calibri"/>
                <w:sz w:val="22"/>
                <w:szCs w:val="22"/>
              </w:rPr>
              <w:t>.</w:t>
            </w:r>
            <w:r w:rsidR="006E0B60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305ECB" w:rsidRPr="00780019" w14:paraId="18A765BF" w14:textId="77777777" w:rsidTr="002C1F6D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8C7FC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0CCD57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2E3E54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9C713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0456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2851" w14:textId="69FDF698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736F" w14:textId="1C235CDC" w:rsidR="00305ECB" w:rsidRPr="006A1017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1A01">
              <w:rPr>
                <w:rFonts w:ascii="Calibri" w:hAnsi="Calibri" w:cs="Calibri"/>
                <w:sz w:val="22"/>
                <w:szCs w:val="22"/>
              </w:rPr>
              <w:t>±0.</w:t>
            </w:r>
            <w:r w:rsidR="007058A2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3227" w14:textId="70BD2C26" w:rsidR="00305ECB" w:rsidRPr="00780019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6E0B60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AF14A" w14:textId="24539B47" w:rsidR="00305ECB" w:rsidRPr="00780019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6E0B60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</w:tr>
      <w:tr w:rsidR="00305ECB" w:rsidRPr="00780019" w14:paraId="5A5534C0" w14:textId="77777777" w:rsidTr="002C1F6D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71D43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A7B1D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1F754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A2BA7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9337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6DE4" w14:textId="0534EE3C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6D30" w14:textId="13AE2197" w:rsidR="00305ECB" w:rsidRPr="006A1017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1A01">
              <w:rPr>
                <w:rFonts w:ascii="Calibri" w:hAnsi="Calibri" w:cs="Calibri"/>
                <w:sz w:val="22"/>
                <w:szCs w:val="22"/>
              </w:rPr>
              <w:t>±0.</w:t>
            </w:r>
            <w:r w:rsidR="007058A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E77" w14:textId="71323435" w:rsidR="00305ECB" w:rsidRPr="00780019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27550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FF7E1" w14:textId="2E09B90F" w:rsidR="00305ECB" w:rsidRPr="00780019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275505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</w:tr>
      <w:tr w:rsidR="00305ECB" w:rsidRPr="00780019" w14:paraId="73679F95" w14:textId="77777777" w:rsidTr="002C1F6D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58491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67D9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BBA03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D830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6DC5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1195" w14:textId="63B7BA4D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5400" w14:textId="1A4B6424" w:rsidR="00305ECB" w:rsidRPr="006A1017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1A01">
              <w:rPr>
                <w:rFonts w:ascii="Calibri" w:hAnsi="Calibri" w:cs="Calibri"/>
                <w:sz w:val="22"/>
                <w:szCs w:val="22"/>
              </w:rPr>
              <w:t>±0.</w:t>
            </w:r>
            <w:r w:rsidR="007058A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59CA" w14:textId="0730C22E" w:rsidR="00305ECB" w:rsidRPr="00780019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27550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099C4" w14:textId="460D4C31" w:rsidR="00305ECB" w:rsidRPr="00780019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275505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  <w:tr w:rsidR="00305ECB" w:rsidRPr="00780019" w14:paraId="16709469" w14:textId="77777777" w:rsidTr="002C1F6D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21DD9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1FFE72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15BD8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DD2DD5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1F57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3A13" w14:textId="4B88AD7A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D346" w14:textId="6337EA00" w:rsidR="00305ECB" w:rsidRPr="006A1017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1A01">
              <w:rPr>
                <w:rFonts w:ascii="Calibri" w:hAnsi="Calibri" w:cs="Calibri"/>
                <w:sz w:val="22"/>
                <w:szCs w:val="22"/>
              </w:rPr>
              <w:t>±0.</w:t>
            </w:r>
            <w:r w:rsidR="00637936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25AF" w14:textId="768E0347" w:rsidR="00305ECB" w:rsidRPr="00780019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</w:t>
            </w:r>
            <w:r w:rsidR="00BC6E6F">
              <w:rPr>
                <w:rFonts w:ascii="Calibri" w:hAnsi="Calibri" w:cs="Calibri"/>
                <w:sz w:val="22"/>
                <w:szCs w:val="22"/>
              </w:rPr>
              <w:t>0</w:t>
            </w:r>
            <w:r w:rsidRPr="00E95E94">
              <w:rPr>
                <w:rFonts w:ascii="Calibri" w:hAnsi="Calibri" w:cs="Calibri"/>
                <w:sz w:val="22"/>
                <w:szCs w:val="22"/>
              </w:rPr>
              <w:t>.</w:t>
            </w:r>
            <w:r w:rsidR="00BC6E6F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F6ACA" w14:textId="4422EF2C" w:rsidR="00305ECB" w:rsidRPr="00780019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</w:t>
            </w:r>
            <w:r w:rsidR="00BC6E6F">
              <w:rPr>
                <w:rFonts w:ascii="Calibri" w:hAnsi="Calibri" w:cs="Calibri"/>
                <w:sz w:val="22"/>
                <w:szCs w:val="22"/>
              </w:rPr>
              <w:t>1</w:t>
            </w:r>
            <w:r w:rsidRPr="00E95E94">
              <w:rPr>
                <w:rFonts w:ascii="Calibri" w:hAnsi="Calibri" w:cs="Calibri"/>
                <w:sz w:val="22"/>
                <w:szCs w:val="22"/>
              </w:rPr>
              <w:t>.</w:t>
            </w:r>
            <w:r w:rsidR="001A650C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305ECB" w:rsidRPr="00780019" w14:paraId="602A4361" w14:textId="77777777" w:rsidTr="002C1F6D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A4F7E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87C53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65731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5BC0E0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358D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5CE1" w14:textId="6048A51B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0AD8" w14:textId="7318F683" w:rsidR="00305ECB" w:rsidRPr="006A1017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1A01">
              <w:rPr>
                <w:rFonts w:ascii="Calibri" w:hAnsi="Calibri" w:cs="Calibri"/>
                <w:sz w:val="22"/>
                <w:szCs w:val="22"/>
              </w:rPr>
              <w:t>±0.</w:t>
            </w:r>
            <w:r w:rsidR="00637936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B18C" w14:textId="70759237" w:rsidR="00305ECB" w:rsidRPr="00780019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1A650C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E20BA" w14:textId="1FCE4830" w:rsidR="00305ECB" w:rsidRPr="00780019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1A650C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  <w:tr w:rsidR="00305ECB" w:rsidRPr="00780019" w14:paraId="21406A19" w14:textId="77777777" w:rsidTr="002C1F6D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7C8D6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0A976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1E70A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C935EF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00B8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6617" w14:textId="4846CE4C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52A1" w14:textId="1FB5EABD" w:rsidR="00305ECB" w:rsidRPr="006A1017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1A01">
              <w:rPr>
                <w:rFonts w:ascii="Calibri" w:hAnsi="Calibri" w:cs="Calibri"/>
                <w:sz w:val="22"/>
                <w:szCs w:val="22"/>
              </w:rPr>
              <w:t>±0.</w:t>
            </w:r>
            <w:r w:rsidR="00637936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AEE5" w14:textId="6907532E" w:rsidR="00305ECB" w:rsidRPr="00780019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39382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812C" w14:textId="590F071E" w:rsidR="00305ECB" w:rsidRPr="00780019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39382E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305ECB" w:rsidRPr="00780019" w14:paraId="6D6CC6D1" w14:textId="77777777" w:rsidTr="002C1F6D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31740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C7BF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A787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C847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0449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6313" w14:textId="414F2F7B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A1CC" w14:textId="20FB24E9" w:rsidR="00305ECB" w:rsidRPr="006A1017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1A01">
              <w:rPr>
                <w:rFonts w:ascii="Calibri" w:hAnsi="Calibri" w:cs="Calibri"/>
                <w:sz w:val="22"/>
                <w:szCs w:val="22"/>
              </w:rPr>
              <w:t>±0.</w:t>
            </w:r>
            <w:r w:rsidR="00637936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FD68" w14:textId="426C3099" w:rsidR="00305ECB" w:rsidRPr="00780019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39382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040A6" w14:textId="3090E9F5" w:rsidR="00305ECB" w:rsidRPr="00780019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39382E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305ECB" w:rsidRPr="00C809B6" w14:paraId="0F177434" w14:textId="77777777" w:rsidTr="002C1F6D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427B5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43F96E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4F762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534ABD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E9DB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7569" w14:textId="64D3FA77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2AD6" w14:textId="736A09F4" w:rsidR="00305ECB" w:rsidRPr="00C428FC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1A01">
              <w:rPr>
                <w:rFonts w:ascii="Calibri" w:hAnsi="Calibri" w:cs="Calibri"/>
                <w:sz w:val="22"/>
                <w:szCs w:val="22"/>
              </w:rPr>
              <w:t>±0.</w:t>
            </w:r>
            <w:r w:rsidR="007C2700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50F2" w14:textId="10B54487" w:rsidR="00305ECB" w:rsidRPr="00C809B6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8A6453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141D5" w14:textId="15129CC1" w:rsidR="00305ECB" w:rsidRPr="00C809B6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8A6453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</w:tr>
      <w:tr w:rsidR="00305ECB" w:rsidRPr="00C809B6" w14:paraId="639CEA7E" w14:textId="77777777" w:rsidTr="002C1F6D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1B10E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22879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78141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063F2E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93C3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9613" w14:textId="37E4CB06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48DE" w14:textId="460CCFEC" w:rsidR="00305ECB" w:rsidRPr="00C428FC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1A01">
              <w:rPr>
                <w:rFonts w:ascii="Calibri" w:hAnsi="Calibri" w:cs="Calibri"/>
                <w:sz w:val="22"/>
                <w:szCs w:val="22"/>
              </w:rPr>
              <w:t>±0.</w:t>
            </w:r>
            <w:r w:rsidR="007C2700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5120" w14:textId="527F7EB8" w:rsidR="00305ECB" w:rsidRPr="00C809B6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8A645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E28B7" w14:textId="061443F3" w:rsidR="00305ECB" w:rsidRPr="00C809B6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8A6453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305ECB" w:rsidRPr="00C809B6" w14:paraId="6C65FE7E" w14:textId="77777777" w:rsidTr="002C1F6D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CC0EA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17C04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F8954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46096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4B1C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4B4F" w14:textId="3AEF15E9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033E" w14:textId="74917B5B" w:rsidR="00305ECB" w:rsidRPr="00C428FC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1A01">
              <w:rPr>
                <w:rFonts w:ascii="Calibri" w:hAnsi="Calibri" w:cs="Calibri"/>
                <w:sz w:val="22"/>
                <w:szCs w:val="22"/>
              </w:rPr>
              <w:t>±0.</w:t>
            </w:r>
            <w:r w:rsidR="007C2700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50CC" w14:textId="002D3097" w:rsidR="00305ECB" w:rsidRPr="00C809B6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8A645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34B8C" w14:textId="60ADB8DE" w:rsidR="00305ECB" w:rsidRPr="00C809B6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8A6453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305ECB" w:rsidRPr="00C809B6" w14:paraId="24621985" w14:textId="77777777" w:rsidTr="002C1F6D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1104D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1C70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AC96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BD4C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FF65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D063" w14:textId="06C42C79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21D6" w14:textId="0C363E1C" w:rsidR="00305ECB" w:rsidRPr="00C428FC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1A01">
              <w:rPr>
                <w:rFonts w:ascii="Calibri" w:hAnsi="Calibri" w:cs="Calibri"/>
                <w:sz w:val="22"/>
                <w:szCs w:val="22"/>
              </w:rPr>
              <w:t>±0.</w:t>
            </w:r>
            <w:r w:rsidR="007C2700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C73D" w14:textId="448C39BA" w:rsidR="00305ECB" w:rsidRPr="00C809B6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8A645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4475A" w14:textId="0399F658" w:rsidR="00305ECB" w:rsidRPr="00C809B6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8A6453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305ECB" w:rsidRPr="000C5FDD" w14:paraId="6300B378" w14:textId="77777777" w:rsidTr="002C1F6D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9C447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BC423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06594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55CA23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85B7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B7FE" w14:textId="7F636429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3E26" w14:textId="123FE303" w:rsidR="00305ECB" w:rsidRPr="000C5FDD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1A01">
              <w:rPr>
                <w:rFonts w:ascii="Calibri" w:hAnsi="Calibri" w:cs="Calibri"/>
                <w:sz w:val="22"/>
                <w:szCs w:val="22"/>
              </w:rPr>
              <w:t>±0.</w:t>
            </w:r>
            <w:r w:rsidR="005C6710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E75" w14:textId="7DED30C9" w:rsidR="00305ECB" w:rsidRPr="000C5FDD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A1410E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342A7" w14:textId="2AF0797A" w:rsidR="00305ECB" w:rsidRPr="000C5FDD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</w:t>
            </w:r>
            <w:r w:rsidR="00A1410E">
              <w:rPr>
                <w:rFonts w:ascii="Calibri" w:hAnsi="Calibri" w:cs="Calibri"/>
                <w:sz w:val="22"/>
                <w:szCs w:val="22"/>
              </w:rPr>
              <w:t>2</w:t>
            </w:r>
            <w:r w:rsidRPr="00E95E94">
              <w:rPr>
                <w:rFonts w:ascii="Calibri" w:hAnsi="Calibri" w:cs="Calibri"/>
                <w:sz w:val="22"/>
                <w:szCs w:val="22"/>
              </w:rPr>
              <w:t>.</w:t>
            </w:r>
            <w:r w:rsidR="00A1410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305ECB" w:rsidRPr="000C5FDD" w14:paraId="2B162BF5" w14:textId="77777777" w:rsidTr="002C1F6D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1E247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295E8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DD67F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AB196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8D1A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EE78" w14:textId="4A8A33EA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4B23" w14:textId="37F4B3D2" w:rsidR="00305ECB" w:rsidRPr="000C5FDD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1A01">
              <w:rPr>
                <w:rFonts w:ascii="Calibri" w:hAnsi="Calibri" w:cs="Calibri"/>
                <w:sz w:val="22"/>
                <w:szCs w:val="22"/>
              </w:rPr>
              <w:t>±0.</w:t>
            </w:r>
            <w:r w:rsidR="005C6710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3384" w14:textId="375CA7C6" w:rsidR="00305ECB" w:rsidRPr="000C5FDD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351DD2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91277" w14:textId="118710E2" w:rsidR="00305ECB" w:rsidRPr="000C5FDD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</w:t>
            </w:r>
            <w:r w:rsidR="00351DD2">
              <w:rPr>
                <w:rFonts w:ascii="Calibri" w:hAnsi="Calibri" w:cs="Calibri"/>
                <w:sz w:val="22"/>
                <w:szCs w:val="22"/>
              </w:rPr>
              <w:t>1</w:t>
            </w:r>
            <w:r w:rsidRPr="00E95E94">
              <w:rPr>
                <w:rFonts w:ascii="Calibri" w:hAnsi="Calibri" w:cs="Calibri"/>
                <w:sz w:val="22"/>
                <w:szCs w:val="22"/>
              </w:rPr>
              <w:t>.</w:t>
            </w:r>
            <w:r w:rsidR="00351DD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305ECB" w:rsidRPr="000C5FDD" w14:paraId="1C1B918D" w14:textId="77777777" w:rsidTr="002C1F6D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12FD9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54325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D9578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BEAD2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460A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DFF9" w14:textId="3679E0FA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347D" w14:textId="41A34EF0" w:rsidR="00305ECB" w:rsidRPr="000C5FDD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1A01">
              <w:rPr>
                <w:rFonts w:ascii="Calibri" w:hAnsi="Calibri" w:cs="Calibri"/>
                <w:sz w:val="22"/>
                <w:szCs w:val="22"/>
              </w:rPr>
              <w:t>±0.</w:t>
            </w:r>
            <w:r w:rsidR="005C6710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81DE" w14:textId="059F792F" w:rsidR="00305ECB" w:rsidRPr="000C5FDD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351DD2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CEF0E" w14:textId="6268735C" w:rsidR="00305ECB" w:rsidRPr="000C5FDD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</w:t>
            </w:r>
            <w:r w:rsidR="00351DD2">
              <w:rPr>
                <w:rFonts w:ascii="Calibri" w:hAnsi="Calibri" w:cs="Calibri"/>
                <w:sz w:val="22"/>
                <w:szCs w:val="22"/>
              </w:rPr>
              <w:t>1</w:t>
            </w:r>
            <w:r w:rsidRPr="00E95E94">
              <w:rPr>
                <w:rFonts w:ascii="Calibri" w:hAnsi="Calibri" w:cs="Calibri"/>
                <w:sz w:val="22"/>
                <w:szCs w:val="22"/>
              </w:rPr>
              <w:t>.</w:t>
            </w:r>
            <w:r w:rsidR="00351DD2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305ECB" w:rsidRPr="000C5FDD" w14:paraId="276B68C1" w14:textId="77777777" w:rsidTr="002C1F6D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A12B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CB63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437F" w14:textId="77777777" w:rsidR="00305ECB" w:rsidRPr="004E4BE5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3143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8DD0" w14:textId="77777777" w:rsidR="00305ECB" w:rsidRDefault="00305ECB" w:rsidP="00305EC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406D" w14:textId="5061A2FA" w:rsidR="00305ECB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6399" w14:textId="31182A40" w:rsidR="00305ECB" w:rsidRPr="000C5FDD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1A01">
              <w:rPr>
                <w:rFonts w:ascii="Calibri" w:hAnsi="Calibri" w:cs="Calibri"/>
                <w:sz w:val="22"/>
                <w:szCs w:val="22"/>
              </w:rPr>
              <w:t>±0.</w:t>
            </w:r>
            <w:r w:rsidR="005C6710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C1CC" w14:textId="5969A153" w:rsidR="00305ECB" w:rsidRPr="000C5FDD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±0.</w:t>
            </w:r>
            <w:r w:rsidR="00351DD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A6116" w14:textId="4C18405A" w:rsidR="00305ECB" w:rsidRPr="000C5FDD" w:rsidRDefault="00305ECB" w:rsidP="00305EC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5E94">
              <w:rPr>
                <w:rFonts w:ascii="Calibri" w:hAnsi="Calibri" w:cs="Calibri"/>
                <w:sz w:val="22"/>
                <w:szCs w:val="22"/>
              </w:rPr>
              <w:t>±</w:t>
            </w:r>
            <w:r w:rsidR="00351DD2">
              <w:rPr>
                <w:rFonts w:ascii="Calibri" w:hAnsi="Calibri" w:cs="Calibri"/>
                <w:sz w:val="22"/>
                <w:szCs w:val="22"/>
              </w:rPr>
              <w:t>1.</w:t>
            </w:r>
            <w:r w:rsidRPr="00E95E94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</w:tbl>
    <w:p w14:paraId="5B085342" w14:textId="77777777" w:rsidR="00E10782" w:rsidRDefault="00E10782">
      <w:pPr>
        <w:spacing w:after="0"/>
        <w:rPr>
          <w:sz w:val="22"/>
          <w:szCs w:val="22"/>
        </w:rPr>
      </w:pPr>
    </w:p>
    <w:p w14:paraId="1AE8FE2E" w14:textId="378C731D" w:rsidR="0033116C" w:rsidRDefault="002744B4" w:rsidP="007D3C87">
      <w:pPr>
        <w:pStyle w:val="Caption"/>
        <w:jc w:val="center"/>
        <w:rPr>
          <w:sz w:val="22"/>
          <w:szCs w:val="22"/>
        </w:rPr>
      </w:pPr>
      <w:r w:rsidRPr="002744B4">
        <w:rPr>
          <w:sz w:val="22"/>
          <w:szCs w:val="22"/>
        </w:rPr>
        <w:t xml:space="preserve">Table </w:t>
      </w:r>
      <w:r w:rsidRPr="002744B4">
        <w:rPr>
          <w:sz w:val="22"/>
          <w:szCs w:val="22"/>
        </w:rPr>
        <w:fldChar w:fldCharType="begin"/>
      </w:r>
      <w:r w:rsidRPr="002744B4">
        <w:rPr>
          <w:sz w:val="22"/>
          <w:szCs w:val="22"/>
        </w:rPr>
        <w:instrText xml:space="preserve"> SEQ Table \* ARABIC </w:instrText>
      </w:r>
      <w:r w:rsidRPr="002744B4">
        <w:rPr>
          <w:sz w:val="22"/>
          <w:szCs w:val="22"/>
        </w:rPr>
        <w:fldChar w:fldCharType="separate"/>
      </w:r>
      <w:r w:rsidR="0001279B">
        <w:rPr>
          <w:noProof/>
          <w:sz w:val="22"/>
          <w:szCs w:val="22"/>
        </w:rPr>
        <w:t>8</w:t>
      </w:r>
      <w:r w:rsidRPr="002744B4">
        <w:rPr>
          <w:sz w:val="22"/>
          <w:szCs w:val="22"/>
        </w:rPr>
        <w:fldChar w:fldCharType="end"/>
      </w:r>
      <w:r>
        <w:rPr>
          <w:sz w:val="22"/>
          <w:szCs w:val="22"/>
        </w:rPr>
        <w:t>:</w:t>
      </w:r>
      <w:r w:rsidR="007D3C87">
        <w:rPr>
          <w:sz w:val="22"/>
          <w:szCs w:val="22"/>
        </w:rPr>
        <w:t xml:space="preserve"> </w:t>
      </w:r>
      <w:r w:rsidR="00FD0DB2">
        <w:rPr>
          <w:sz w:val="22"/>
          <w:szCs w:val="22"/>
        </w:rPr>
        <w:t xml:space="preserve">RSRP simulation results for </w:t>
      </w:r>
      <w:r w:rsidR="003A12AB">
        <w:rPr>
          <w:sz w:val="22"/>
          <w:szCs w:val="22"/>
        </w:rPr>
        <w:t>fully staggered</w:t>
      </w:r>
      <w:r w:rsidR="00FD0DB2">
        <w:rPr>
          <w:sz w:val="22"/>
          <w:szCs w:val="22"/>
        </w:rPr>
        <w:t xml:space="preserve"> SL PRS in AWGN.</w:t>
      </w:r>
    </w:p>
    <w:p w14:paraId="5C0DAE9E" w14:textId="77777777" w:rsidR="009F65BC" w:rsidRDefault="009F65BC">
      <w:pPr>
        <w:spacing w:after="0"/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8368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022"/>
        <w:gridCol w:w="1158"/>
        <w:gridCol w:w="1158"/>
        <w:gridCol w:w="1146"/>
        <w:gridCol w:w="12"/>
      </w:tblGrid>
      <w:tr w:rsidR="001E7CEF" w:rsidRPr="004E4BE5" w14:paraId="00AC3C90" w14:textId="77777777" w:rsidTr="005E37A4">
        <w:trPr>
          <w:gridAfter w:val="1"/>
          <w:wAfter w:w="12" w:type="dxa"/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3059" w14:textId="77777777" w:rsidR="001E7CEF" w:rsidRPr="004E4BE5" w:rsidRDefault="001E7CEF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8905" w14:textId="77777777" w:rsidR="001E7CEF" w:rsidRPr="004E4BE5" w:rsidRDefault="001E7CEF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5519F" w14:textId="77777777" w:rsidR="001E7CEF" w:rsidRPr="004E4BE5" w:rsidRDefault="001E7CEF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8FB35" w14:textId="77777777" w:rsidR="001E7CEF" w:rsidRPr="004E4BE5" w:rsidRDefault="001E7CEF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rate(Tc)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9EDCD" w14:textId="77777777" w:rsidR="001E7CEF" w:rsidRPr="004E4BE5" w:rsidRDefault="001E7CEF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F4D19B" w14:textId="77777777" w:rsidR="001E7CEF" w:rsidRDefault="001E7CEF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19CBCD" w14:textId="77777777" w:rsidR="001E7CEF" w:rsidRPr="004E4BE5" w:rsidRDefault="001E7CEF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(dB)</w:t>
            </w:r>
          </w:p>
        </w:tc>
      </w:tr>
      <w:tr w:rsidR="001E7CEF" w:rsidRPr="004E4BE5" w14:paraId="2BE914BA" w14:textId="77777777" w:rsidTr="005E37A4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168F" w14:textId="77777777" w:rsidR="001E7CEF" w:rsidRPr="004E4BE5" w:rsidRDefault="001E7CEF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5946" w14:textId="77777777" w:rsidR="001E7CEF" w:rsidRPr="004E4BE5" w:rsidRDefault="001E7CEF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91E4" w14:textId="77777777" w:rsidR="001E7CEF" w:rsidRPr="004E4BE5" w:rsidRDefault="001E7CEF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D244" w14:textId="77777777" w:rsidR="001E7CEF" w:rsidRPr="004E4BE5" w:rsidRDefault="001E7CEF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3214" w14:textId="77777777" w:rsidR="001E7CEF" w:rsidRPr="004E4BE5" w:rsidRDefault="001E7CEF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E5A8" w14:textId="77777777" w:rsidR="001E7CEF" w:rsidRDefault="001E7CEF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474E" w14:textId="77777777" w:rsidR="001E7CEF" w:rsidRPr="004E4BE5" w:rsidRDefault="001E7CEF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0 dB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5D0C" w14:textId="77777777" w:rsidR="001E7CEF" w:rsidRDefault="001E7CEF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54371" w14:textId="77777777" w:rsidR="001E7CEF" w:rsidRPr="004E4BE5" w:rsidRDefault="001E7CEF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</w:tr>
      <w:tr w:rsidR="007E2D2C" w14:paraId="3E18BD98" w14:textId="77777777" w:rsidTr="005E37A4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CCF2C5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8A492D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264CD7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EB9EF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0FD9E5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F863" w14:textId="77777777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D1C5" w14:textId="72FDCABA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0.</w:t>
            </w:r>
            <w:r w:rsidR="00426FEC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4A4F" w14:textId="5FDCE5CA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5CDF">
              <w:rPr>
                <w:rFonts w:ascii="Calibri" w:hAnsi="Calibri" w:cs="Calibri"/>
                <w:sz w:val="22"/>
                <w:szCs w:val="22"/>
              </w:rPr>
              <w:t>±0.</w:t>
            </w:r>
            <w:r w:rsidR="00E91875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68714" w14:textId="28494F81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5CDF">
              <w:rPr>
                <w:rFonts w:ascii="Calibri" w:hAnsi="Calibri" w:cs="Calibri"/>
                <w:sz w:val="22"/>
                <w:szCs w:val="22"/>
              </w:rPr>
              <w:t>±</w:t>
            </w:r>
            <w:r w:rsidR="00E91875">
              <w:rPr>
                <w:rFonts w:ascii="Calibri" w:hAnsi="Calibri" w:cs="Calibri"/>
                <w:sz w:val="22"/>
                <w:szCs w:val="22"/>
              </w:rPr>
              <w:t>2</w:t>
            </w:r>
            <w:r w:rsidRPr="00895CDF">
              <w:rPr>
                <w:rFonts w:ascii="Calibri" w:hAnsi="Calibri" w:cs="Calibri"/>
                <w:sz w:val="22"/>
                <w:szCs w:val="22"/>
              </w:rPr>
              <w:t>.</w:t>
            </w:r>
            <w:r w:rsidR="00E9187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7E2D2C" w14:paraId="0CD31CD3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E33F4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C04BC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E8C1F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2435A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E8F1E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26F2" w14:textId="77777777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02D6" w14:textId="0D57284D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426FEC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74F4" w14:textId="51627EEE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D20E9A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C8ABD" w14:textId="618D4EFB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</w:t>
            </w:r>
            <w:r w:rsidR="00D20E9A">
              <w:rPr>
                <w:rFonts w:ascii="Calibri" w:hAnsi="Calibri" w:cs="Calibri"/>
                <w:sz w:val="22"/>
                <w:szCs w:val="22"/>
              </w:rPr>
              <w:t>1</w:t>
            </w:r>
            <w:r w:rsidRPr="00851471">
              <w:rPr>
                <w:rFonts w:ascii="Calibri" w:hAnsi="Calibri" w:cs="Calibri"/>
                <w:sz w:val="22"/>
                <w:szCs w:val="22"/>
              </w:rPr>
              <w:t>.</w:t>
            </w:r>
            <w:r w:rsidR="00D20E9A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  <w:tr w:rsidR="007E2D2C" w14:paraId="3D5D8876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58BEB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571DD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E0DAA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F1F8F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CA5A89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0C58" w14:textId="77777777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5CE3" w14:textId="47E1B578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7742" w14:textId="53D25A5E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A167E" w14:textId="79BFF2CB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2D2C" w14:paraId="5244125D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8E28B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7D9DF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DFEA7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F20D0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1AA4BB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5340" w14:textId="77777777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BCBA" w14:textId="63B1C6A5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426FEC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2854" w14:textId="051BDBF0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D20E9A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4E28E" w14:textId="2D21E90D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</w:t>
            </w:r>
            <w:r w:rsidR="00D20E9A">
              <w:rPr>
                <w:rFonts w:ascii="Calibri" w:hAnsi="Calibri" w:cs="Calibri"/>
                <w:sz w:val="22"/>
                <w:szCs w:val="22"/>
              </w:rPr>
              <w:t>1</w:t>
            </w:r>
            <w:r w:rsidRPr="00851471">
              <w:rPr>
                <w:rFonts w:ascii="Calibri" w:hAnsi="Calibri" w:cs="Calibri"/>
                <w:sz w:val="22"/>
                <w:szCs w:val="22"/>
              </w:rPr>
              <w:t>.</w:t>
            </w:r>
            <w:r w:rsidR="00E374CA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7E2D2C" w14:paraId="28D59A54" w14:textId="77777777" w:rsidTr="00023109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15D25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F0260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ADD9D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C4A779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9CC30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113F" w14:textId="77777777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867D" w14:textId="4F2F3DD5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0A4741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32C3" w14:textId="773DC0B2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A73BD4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55C5F" w14:textId="6D940FE4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</w:t>
            </w:r>
            <w:r w:rsidR="00A73BD4">
              <w:rPr>
                <w:rFonts w:ascii="Calibri" w:hAnsi="Calibri" w:cs="Calibri"/>
                <w:sz w:val="22"/>
                <w:szCs w:val="22"/>
              </w:rPr>
              <w:t>1</w:t>
            </w:r>
            <w:r w:rsidRPr="00851471">
              <w:rPr>
                <w:rFonts w:ascii="Calibri" w:hAnsi="Calibri" w:cs="Calibri"/>
                <w:sz w:val="22"/>
                <w:szCs w:val="22"/>
              </w:rPr>
              <w:t>.</w:t>
            </w:r>
            <w:r w:rsidR="00A73BD4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7E2D2C" w14:paraId="2D0A9E57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E5F0F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1946B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7C223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F7675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6033C1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575E" w14:textId="77777777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8C7C" w14:textId="626401D9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0A4741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5AFF" w14:textId="02AF332F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E9187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BBC7C" w14:textId="164B390A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E91875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</w:tr>
      <w:tr w:rsidR="007E2D2C" w14:paraId="706FAAEA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9396A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C47C3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9DCC7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7AF6F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219CD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BDA5" w14:textId="77777777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1331" w14:textId="3D2B8243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3E1A" w14:textId="26DB1118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05CA9" w14:textId="38FB96F5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2D2C" w14:paraId="280BD82C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CC607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5A721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95363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0D1DC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2FB70C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FDD6" w14:textId="77777777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B03E" w14:textId="31A7CA22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0A4741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0887" w14:textId="5ED7F97E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E9187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D9E4" w14:textId="1E8B44D8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E91875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  <w:tr w:rsidR="007E2D2C" w:rsidRPr="00780019" w14:paraId="73A1EED9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0C961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EA6D53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70CFE3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3FCED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AD22F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36DA" w14:textId="77777777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4AF9" w14:textId="36E7C495" w:rsidR="007E2D2C" w:rsidRPr="006A1017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1900E0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FD03" w14:textId="521A07D8" w:rsidR="007E2D2C" w:rsidRPr="00780019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</w:t>
            </w:r>
            <w:r w:rsidR="007A2844">
              <w:rPr>
                <w:rFonts w:ascii="Calibri" w:hAnsi="Calibri" w:cs="Calibri"/>
                <w:sz w:val="22"/>
                <w:szCs w:val="22"/>
              </w:rPr>
              <w:t>1</w:t>
            </w:r>
            <w:r w:rsidRPr="00851471">
              <w:rPr>
                <w:rFonts w:ascii="Calibri" w:hAnsi="Calibri" w:cs="Calibri"/>
                <w:sz w:val="22"/>
                <w:szCs w:val="22"/>
              </w:rPr>
              <w:t>.</w:t>
            </w:r>
            <w:r w:rsidR="007A2844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22BAA" w14:textId="57D1CA63" w:rsidR="007E2D2C" w:rsidRPr="00780019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</w:t>
            </w:r>
            <w:r w:rsidR="006B61FE">
              <w:rPr>
                <w:rFonts w:ascii="Calibri" w:hAnsi="Calibri" w:cs="Calibri"/>
                <w:sz w:val="22"/>
                <w:szCs w:val="22"/>
              </w:rPr>
              <w:t>2</w:t>
            </w:r>
            <w:r w:rsidRPr="00851471">
              <w:rPr>
                <w:rFonts w:ascii="Calibri" w:hAnsi="Calibri" w:cs="Calibri"/>
                <w:sz w:val="22"/>
                <w:szCs w:val="22"/>
              </w:rPr>
              <w:t>.</w:t>
            </w:r>
            <w:r w:rsidR="006B61FE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7E2D2C" w:rsidRPr="00780019" w14:paraId="36BD3E40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4EFB9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D4D79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1D674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5CDC28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D753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8176" w14:textId="77777777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84E0" w14:textId="746D4B0A" w:rsidR="007E2D2C" w:rsidRPr="006A1017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1900E0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6CB3" w14:textId="7246C2CF" w:rsidR="007E2D2C" w:rsidRPr="00780019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</w:t>
            </w:r>
            <w:r w:rsidR="006B61FE">
              <w:rPr>
                <w:rFonts w:ascii="Calibri" w:hAnsi="Calibri" w:cs="Calibri"/>
                <w:sz w:val="22"/>
                <w:szCs w:val="22"/>
              </w:rPr>
              <w:t>1</w:t>
            </w:r>
            <w:r w:rsidRPr="00851471">
              <w:rPr>
                <w:rFonts w:ascii="Calibri" w:hAnsi="Calibri" w:cs="Calibri"/>
                <w:sz w:val="22"/>
                <w:szCs w:val="22"/>
              </w:rPr>
              <w:t>.</w:t>
            </w:r>
            <w:r w:rsidR="006B61FE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AFB73" w14:textId="356EACA0" w:rsidR="007E2D2C" w:rsidRPr="00780019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</w:t>
            </w:r>
            <w:r w:rsidR="006B61FE">
              <w:rPr>
                <w:rFonts w:ascii="Calibri" w:hAnsi="Calibri" w:cs="Calibri"/>
                <w:sz w:val="22"/>
                <w:szCs w:val="22"/>
              </w:rPr>
              <w:t>2</w:t>
            </w:r>
            <w:r w:rsidRPr="00851471">
              <w:rPr>
                <w:rFonts w:ascii="Calibri" w:hAnsi="Calibri" w:cs="Calibri"/>
                <w:sz w:val="22"/>
                <w:szCs w:val="22"/>
              </w:rPr>
              <w:t>.</w:t>
            </w:r>
            <w:r w:rsidR="006B61FE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7E2D2C" w:rsidRPr="00780019" w14:paraId="2ACD935C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9DE11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98EA39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E6174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CD6353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4C3B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4E9E" w14:textId="77777777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05C5" w14:textId="49FD921C" w:rsidR="007E2D2C" w:rsidRPr="006A1017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58DD" w14:textId="7B06ABE6" w:rsidR="007E2D2C" w:rsidRPr="00780019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211B0" w14:textId="49311530" w:rsidR="007E2D2C" w:rsidRPr="00780019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2D2C" w:rsidRPr="00780019" w14:paraId="09C06F17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B052B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06CE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BF1EA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7933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4F2E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4D49" w14:textId="77777777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BE7C" w14:textId="1FE4ABCE" w:rsidR="007E2D2C" w:rsidRPr="006A1017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1900E0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9A80" w14:textId="5D589AAF" w:rsidR="007E2D2C" w:rsidRPr="00780019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2A1B77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8F94B" w14:textId="528E128F" w:rsidR="007E2D2C" w:rsidRPr="00780019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</w:t>
            </w:r>
            <w:r w:rsidR="002A1B77">
              <w:rPr>
                <w:rFonts w:ascii="Calibri" w:hAnsi="Calibri" w:cs="Calibri"/>
                <w:sz w:val="22"/>
                <w:szCs w:val="22"/>
              </w:rPr>
              <w:t>1</w:t>
            </w:r>
            <w:r w:rsidRPr="00851471">
              <w:rPr>
                <w:rFonts w:ascii="Calibri" w:hAnsi="Calibri" w:cs="Calibri"/>
                <w:sz w:val="22"/>
                <w:szCs w:val="22"/>
              </w:rPr>
              <w:t>.</w:t>
            </w:r>
            <w:r w:rsidR="002A1B7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7E2D2C" w:rsidRPr="00780019" w14:paraId="4606147C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28BB7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66B475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5E98E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7DF2DC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A895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1A9E" w14:textId="77777777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0BF9" w14:textId="229FCA57" w:rsidR="007E2D2C" w:rsidRPr="006A1017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1900E0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0A81" w14:textId="512BD965" w:rsidR="007E2D2C" w:rsidRPr="00780019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B2708E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BAF70" w14:textId="78981B96" w:rsidR="007E2D2C" w:rsidRPr="00780019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</w:t>
            </w:r>
            <w:r w:rsidR="00B2708E">
              <w:rPr>
                <w:rFonts w:ascii="Calibri" w:hAnsi="Calibri" w:cs="Calibri"/>
                <w:sz w:val="22"/>
                <w:szCs w:val="22"/>
              </w:rPr>
              <w:t>2</w:t>
            </w:r>
            <w:r w:rsidRPr="00851471">
              <w:rPr>
                <w:rFonts w:ascii="Calibri" w:hAnsi="Calibri" w:cs="Calibri"/>
                <w:sz w:val="22"/>
                <w:szCs w:val="22"/>
              </w:rPr>
              <w:t>.</w:t>
            </w:r>
            <w:r w:rsidR="00B2708E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7E2D2C" w:rsidRPr="00780019" w14:paraId="6AA16F93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CA6BF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5D517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C95D1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C512F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70B6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BAAD" w14:textId="77777777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6067" w14:textId="6722308A" w:rsidR="007E2D2C" w:rsidRPr="006A1017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1900E0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3C71" w14:textId="7E673EFA" w:rsidR="007E2D2C" w:rsidRPr="00780019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B2708E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7799E" w14:textId="3DDCCEF4" w:rsidR="007E2D2C" w:rsidRPr="00780019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</w:t>
            </w:r>
            <w:r w:rsidR="00B2708E">
              <w:rPr>
                <w:rFonts w:ascii="Calibri" w:hAnsi="Calibri" w:cs="Calibri"/>
                <w:sz w:val="22"/>
                <w:szCs w:val="22"/>
              </w:rPr>
              <w:t>1</w:t>
            </w:r>
            <w:r w:rsidRPr="00851471">
              <w:rPr>
                <w:rFonts w:ascii="Calibri" w:hAnsi="Calibri" w:cs="Calibri"/>
                <w:sz w:val="22"/>
                <w:szCs w:val="22"/>
              </w:rPr>
              <w:t>.</w:t>
            </w:r>
            <w:r w:rsidR="00B2708E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7E2D2C" w:rsidRPr="00780019" w14:paraId="601F64D1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237B0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5F3A3F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A5E87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191A24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9A4A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01A" w14:textId="77777777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0968" w14:textId="6199BAB5" w:rsidR="007E2D2C" w:rsidRPr="006A1017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AAF4" w14:textId="35F05FD8" w:rsidR="007E2D2C" w:rsidRPr="00780019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13A1F" w14:textId="1FDB2A3E" w:rsidR="007E2D2C" w:rsidRPr="00780019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2D2C" w:rsidRPr="00780019" w14:paraId="7E3701DE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B908D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36E8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83947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07DA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EC5F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B881" w14:textId="77777777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E4FC" w14:textId="25ACFC2B" w:rsidR="007E2D2C" w:rsidRPr="006A1017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1900E0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7342" w14:textId="5AFC3324" w:rsidR="007E2D2C" w:rsidRPr="00780019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B2708E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09167" w14:textId="1842D761" w:rsidR="007E2D2C" w:rsidRPr="00780019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B2708E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</w:tr>
      <w:tr w:rsidR="007E2D2C" w:rsidRPr="00C809B6" w14:paraId="4E4A549B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F9FC1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07D90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DDDF9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C95912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E98C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69D0" w14:textId="77777777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351F" w14:textId="5D4A3D16" w:rsidR="007E2D2C" w:rsidRPr="00C428F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B70094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9099" w14:textId="237E62FA" w:rsidR="007E2D2C" w:rsidRPr="00C809B6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7524D4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0091D" w14:textId="5672D4B1" w:rsidR="007E2D2C" w:rsidRPr="00C809B6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</w:t>
            </w:r>
            <w:r w:rsidR="007524D4">
              <w:rPr>
                <w:rFonts w:ascii="Calibri" w:hAnsi="Calibri" w:cs="Calibri"/>
                <w:sz w:val="22"/>
                <w:szCs w:val="22"/>
              </w:rPr>
              <w:t>1</w:t>
            </w:r>
            <w:r w:rsidRPr="00851471">
              <w:rPr>
                <w:rFonts w:ascii="Calibri" w:hAnsi="Calibri" w:cs="Calibri"/>
                <w:sz w:val="22"/>
                <w:szCs w:val="22"/>
              </w:rPr>
              <w:t>.</w:t>
            </w:r>
            <w:r w:rsidR="007524D4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7E2D2C" w:rsidRPr="00C809B6" w14:paraId="64D35157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CAB8F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E39FB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33263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A108DD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B45E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48D3" w14:textId="77777777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95DA" w14:textId="04166278" w:rsidR="007E2D2C" w:rsidRPr="00C428F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B70094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A5CE" w14:textId="0E5674A1" w:rsidR="007E2D2C" w:rsidRPr="00C809B6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7524D4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9D955" w14:textId="25C4EE4D" w:rsidR="007E2D2C" w:rsidRPr="00C809B6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7524D4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</w:tr>
      <w:tr w:rsidR="007E2D2C" w:rsidRPr="00C809B6" w14:paraId="0A844DC1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4710A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15ED4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FCED2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1E2607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CF48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D6FF" w14:textId="77777777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C64E" w14:textId="543E1A85" w:rsidR="007E2D2C" w:rsidRPr="00C428F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9E17" w14:textId="4F8FA1C6" w:rsidR="007E2D2C" w:rsidRPr="00C809B6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6A6A9" w14:textId="619C9867" w:rsidR="007E2D2C" w:rsidRPr="00C809B6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7E2D2C" w:rsidRPr="00C809B6" w14:paraId="11749717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7ACF9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875B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58B2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65B3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7758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336C" w14:textId="77777777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A8E0" w14:textId="69CC3CA1" w:rsidR="007E2D2C" w:rsidRPr="00C428F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B70094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6FC5" w14:textId="7B0D2DBC" w:rsidR="007E2D2C" w:rsidRPr="00C809B6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2C4C51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09C9B" w14:textId="43A07AC9" w:rsidR="007E2D2C" w:rsidRPr="00C809B6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2C4C51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7E2D2C" w:rsidRPr="000C5FDD" w14:paraId="76F5E7F6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50A59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FACCA0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8FD39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77183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8789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372F" w14:textId="77777777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EA8E" w14:textId="3601FC96" w:rsidR="007E2D2C" w:rsidRPr="000C5FDD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</w:t>
            </w:r>
            <w:r w:rsidR="007F7BA9">
              <w:rPr>
                <w:rFonts w:ascii="Calibri" w:hAnsi="Calibri" w:cs="Calibri"/>
                <w:sz w:val="22"/>
                <w:szCs w:val="22"/>
              </w:rPr>
              <w:t>1</w:t>
            </w:r>
            <w:r w:rsidRPr="00851471">
              <w:rPr>
                <w:rFonts w:ascii="Calibri" w:hAnsi="Calibri" w:cs="Calibri"/>
                <w:sz w:val="22"/>
                <w:szCs w:val="22"/>
              </w:rPr>
              <w:t>.</w:t>
            </w:r>
            <w:r w:rsidR="007F7BA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1351" w14:textId="6FD1316B" w:rsidR="007E2D2C" w:rsidRPr="000C5FDD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</w:t>
            </w:r>
            <w:r w:rsidR="005551B4">
              <w:rPr>
                <w:rFonts w:ascii="Calibri" w:hAnsi="Calibri" w:cs="Calibri"/>
                <w:sz w:val="22"/>
                <w:szCs w:val="22"/>
              </w:rPr>
              <w:t>2</w:t>
            </w:r>
            <w:r w:rsidRPr="00851471">
              <w:rPr>
                <w:rFonts w:ascii="Calibri" w:hAnsi="Calibri" w:cs="Calibri"/>
                <w:sz w:val="22"/>
                <w:szCs w:val="22"/>
              </w:rPr>
              <w:t>.</w:t>
            </w:r>
            <w:r w:rsidR="005551B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DA14" w14:textId="1C926379" w:rsidR="007E2D2C" w:rsidRPr="000C5FDD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</w:t>
            </w:r>
            <w:r w:rsidR="005551B4">
              <w:rPr>
                <w:rFonts w:ascii="Calibri" w:hAnsi="Calibri" w:cs="Calibri"/>
                <w:sz w:val="22"/>
                <w:szCs w:val="22"/>
              </w:rPr>
              <w:t>5</w:t>
            </w:r>
            <w:r w:rsidRPr="00851471">
              <w:rPr>
                <w:rFonts w:ascii="Calibri" w:hAnsi="Calibri" w:cs="Calibri"/>
                <w:sz w:val="22"/>
                <w:szCs w:val="22"/>
              </w:rPr>
              <w:t>.</w:t>
            </w:r>
            <w:r w:rsidR="005551B4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7E2D2C" w:rsidRPr="000C5FDD" w14:paraId="5CF3C6F6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0B922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B356E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D7BE7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71694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CE14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DCD1" w14:textId="77777777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F00E" w14:textId="0543CD27" w:rsidR="007E2D2C" w:rsidRPr="000C5FDD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7F7BA9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106B" w14:textId="584F9E3F" w:rsidR="007E2D2C" w:rsidRPr="000C5FDD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</w:t>
            </w:r>
            <w:r w:rsidR="009A11F9">
              <w:rPr>
                <w:rFonts w:ascii="Calibri" w:hAnsi="Calibri" w:cs="Calibri"/>
                <w:sz w:val="22"/>
                <w:szCs w:val="22"/>
              </w:rPr>
              <w:t>1</w:t>
            </w:r>
            <w:r w:rsidRPr="00851471">
              <w:rPr>
                <w:rFonts w:ascii="Calibri" w:hAnsi="Calibri" w:cs="Calibri"/>
                <w:sz w:val="22"/>
                <w:szCs w:val="22"/>
              </w:rPr>
              <w:t>.</w:t>
            </w:r>
            <w:r w:rsidR="009A11F9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AAFB6" w14:textId="31103A89" w:rsidR="007E2D2C" w:rsidRPr="000C5FDD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</w:t>
            </w:r>
            <w:r w:rsidR="009A11F9">
              <w:rPr>
                <w:rFonts w:ascii="Calibri" w:hAnsi="Calibri" w:cs="Calibri"/>
                <w:sz w:val="22"/>
                <w:szCs w:val="22"/>
              </w:rPr>
              <w:t>4</w:t>
            </w:r>
            <w:r w:rsidRPr="00851471">
              <w:rPr>
                <w:rFonts w:ascii="Calibri" w:hAnsi="Calibri" w:cs="Calibri"/>
                <w:sz w:val="22"/>
                <w:szCs w:val="22"/>
              </w:rPr>
              <w:t>.</w:t>
            </w:r>
            <w:r w:rsidR="009A11F9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7E2D2C" w:rsidRPr="000C5FDD" w14:paraId="27489AC8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4B026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6610C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5C885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A9B3D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55FE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BB27" w14:textId="77777777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A4C2" w14:textId="076B81E1" w:rsidR="007E2D2C" w:rsidRPr="000C5FDD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54EE" w14:textId="39BC49E4" w:rsidR="007E2D2C" w:rsidRPr="000C5FDD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51FFB" w14:textId="6D8C483D" w:rsidR="007E2D2C" w:rsidRPr="000C5FDD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7E2D2C" w:rsidRPr="000C5FDD" w14:paraId="6B98251A" w14:textId="77777777" w:rsidTr="005E37A4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9FC8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8D2E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E92A" w14:textId="77777777" w:rsidR="007E2D2C" w:rsidRPr="004E4BE5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C6B9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9893" w14:textId="77777777" w:rsidR="007E2D2C" w:rsidRDefault="007E2D2C" w:rsidP="007E2D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1280" w14:textId="77777777" w:rsidR="007E2D2C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7CD6" w14:textId="15220FA9" w:rsidR="007E2D2C" w:rsidRPr="000C5FDD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7F7BA9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EA65" w14:textId="56A278DA" w:rsidR="007E2D2C" w:rsidRPr="000C5FDD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±0.</w:t>
            </w:r>
            <w:r w:rsidR="009A11F9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AF78F" w14:textId="721D4BD7" w:rsidR="007E2D2C" w:rsidRPr="000C5FDD" w:rsidRDefault="007E2D2C" w:rsidP="007E2D2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1471">
              <w:rPr>
                <w:rFonts w:ascii="Calibri" w:hAnsi="Calibri" w:cs="Calibri"/>
                <w:sz w:val="22"/>
                <w:szCs w:val="22"/>
              </w:rPr>
              <w:t>±</w:t>
            </w:r>
            <w:r w:rsidR="009A11F9">
              <w:rPr>
                <w:rFonts w:ascii="Calibri" w:hAnsi="Calibri" w:cs="Calibri"/>
                <w:sz w:val="22"/>
                <w:szCs w:val="22"/>
              </w:rPr>
              <w:t>3</w:t>
            </w:r>
            <w:r w:rsidRPr="00851471">
              <w:rPr>
                <w:rFonts w:ascii="Calibri" w:hAnsi="Calibri" w:cs="Calibri"/>
                <w:sz w:val="22"/>
                <w:szCs w:val="22"/>
              </w:rPr>
              <w:t>.</w:t>
            </w:r>
            <w:r w:rsidR="009A11F9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</w:tbl>
    <w:p w14:paraId="20145A6F" w14:textId="7B177B74" w:rsidR="001C3034" w:rsidRDefault="008555C6" w:rsidP="001E479B">
      <w:pPr>
        <w:pStyle w:val="Caption"/>
        <w:jc w:val="center"/>
        <w:rPr>
          <w:sz w:val="22"/>
          <w:szCs w:val="22"/>
        </w:rPr>
      </w:pPr>
      <w:r w:rsidRPr="008555C6">
        <w:rPr>
          <w:sz w:val="22"/>
          <w:szCs w:val="22"/>
        </w:rPr>
        <w:t xml:space="preserve">Table </w:t>
      </w:r>
      <w:r w:rsidRPr="008555C6">
        <w:rPr>
          <w:sz w:val="22"/>
          <w:szCs w:val="22"/>
        </w:rPr>
        <w:fldChar w:fldCharType="begin"/>
      </w:r>
      <w:r w:rsidRPr="008555C6">
        <w:rPr>
          <w:sz w:val="22"/>
          <w:szCs w:val="22"/>
        </w:rPr>
        <w:instrText xml:space="preserve"> SEQ Table \* ARABIC </w:instrText>
      </w:r>
      <w:r w:rsidRPr="008555C6">
        <w:rPr>
          <w:sz w:val="22"/>
          <w:szCs w:val="22"/>
        </w:rPr>
        <w:fldChar w:fldCharType="separate"/>
      </w:r>
      <w:r w:rsidR="0001279B">
        <w:rPr>
          <w:noProof/>
          <w:sz w:val="22"/>
          <w:szCs w:val="22"/>
        </w:rPr>
        <w:t>9</w:t>
      </w:r>
      <w:r w:rsidRPr="008555C6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5E563C">
        <w:rPr>
          <w:sz w:val="22"/>
          <w:szCs w:val="22"/>
        </w:rPr>
        <w:t xml:space="preserve">RSRP simulation results for </w:t>
      </w:r>
      <w:r w:rsidR="003A12AB">
        <w:rPr>
          <w:sz w:val="22"/>
          <w:szCs w:val="22"/>
        </w:rPr>
        <w:t>partially staggered</w:t>
      </w:r>
      <w:r w:rsidR="005E563C">
        <w:rPr>
          <w:sz w:val="22"/>
          <w:szCs w:val="22"/>
        </w:rPr>
        <w:t xml:space="preserve"> SL PRS </w:t>
      </w:r>
      <w:r w:rsidR="002E0A80">
        <w:rPr>
          <w:sz w:val="22"/>
          <w:szCs w:val="22"/>
        </w:rPr>
        <w:t>in</w:t>
      </w:r>
      <w:r w:rsidR="001E479B">
        <w:rPr>
          <w:sz w:val="22"/>
          <w:szCs w:val="22"/>
        </w:rPr>
        <w:t xml:space="preserve"> TDL-A.</w:t>
      </w:r>
    </w:p>
    <w:p w14:paraId="55F04F63" w14:textId="175BCAF5" w:rsidR="00E76821" w:rsidRDefault="00E76821">
      <w:pPr>
        <w:spacing w:after="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tbl>
      <w:tblPr>
        <w:tblW w:w="8368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022"/>
        <w:gridCol w:w="1158"/>
        <w:gridCol w:w="1158"/>
        <w:gridCol w:w="1146"/>
        <w:gridCol w:w="12"/>
      </w:tblGrid>
      <w:tr w:rsidR="008717A9" w:rsidRPr="004E4BE5" w14:paraId="35C1388C" w14:textId="77777777" w:rsidTr="005E37A4">
        <w:trPr>
          <w:gridAfter w:val="1"/>
          <w:wAfter w:w="12" w:type="dxa"/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050D0" w14:textId="77777777" w:rsidR="008717A9" w:rsidRPr="004E4BE5" w:rsidRDefault="008717A9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92969" w14:textId="77777777" w:rsidR="008717A9" w:rsidRPr="004E4BE5" w:rsidRDefault="008717A9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5F90" w14:textId="77777777" w:rsidR="008717A9" w:rsidRPr="004E4BE5" w:rsidRDefault="008717A9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CD68D" w14:textId="77777777" w:rsidR="008717A9" w:rsidRPr="004E4BE5" w:rsidRDefault="008717A9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rate(Tc)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FC4C0" w14:textId="77777777" w:rsidR="008717A9" w:rsidRPr="004E4BE5" w:rsidRDefault="008717A9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FBD84F" w14:textId="77777777" w:rsidR="008717A9" w:rsidRDefault="008717A9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63161" w14:textId="77777777" w:rsidR="008717A9" w:rsidRPr="004E4BE5" w:rsidRDefault="008717A9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(dB)</w:t>
            </w:r>
          </w:p>
        </w:tc>
      </w:tr>
      <w:tr w:rsidR="008717A9" w:rsidRPr="004E4BE5" w14:paraId="6F0D48BB" w14:textId="77777777" w:rsidTr="005E37A4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31253" w14:textId="77777777" w:rsidR="008717A9" w:rsidRPr="004E4BE5" w:rsidRDefault="008717A9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CE39" w14:textId="77777777" w:rsidR="008717A9" w:rsidRPr="004E4BE5" w:rsidRDefault="008717A9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32E7" w14:textId="77777777" w:rsidR="008717A9" w:rsidRPr="004E4BE5" w:rsidRDefault="008717A9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ABBA" w14:textId="77777777" w:rsidR="008717A9" w:rsidRPr="004E4BE5" w:rsidRDefault="008717A9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FAFF3" w14:textId="77777777" w:rsidR="008717A9" w:rsidRPr="004E4BE5" w:rsidRDefault="008717A9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CBA8" w14:textId="77777777" w:rsidR="008717A9" w:rsidRDefault="008717A9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9F5C" w14:textId="77777777" w:rsidR="008717A9" w:rsidRPr="004E4BE5" w:rsidRDefault="008717A9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0 dB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5029" w14:textId="77777777" w:rsidR="008717A9" w:rsidRDefault="008717A9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F02B" w14:textId="77777777" w:rsidR="008717A9" w:rsidRPr="004E4BE5" w:rsidRDefault="008717A9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</w:tr>
      <w:tr w:rsidR="002754B6" w14:paraId="1CA6C235" w14:textId="77777777" w:rsidTr="005E37A4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C2717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64929E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99B95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B250FC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D9B3AD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F5C6" w14:textId="77777777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8593" w14:textId="2460C70B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1A01">
              <w:rPr>
                <w:rFonts w:ascii="Calibri" w:hAnsi="Calibri" w:cs="Calibri"/>
                <w:sz w:val="22"/>
                <w:szCs w:val="22"/>
              </w:rPr>
              <w:t>±0.</w:t>
            </w:r>
            <w:r w:rsidR="00531927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074F" w14:textId="52A76732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11E6C">
              <w:rPr>
                <w:rFonts w:ascii="Calibri" w:hAnsi="Calibri" w:cs="Calibri"/>
                <w:sz w:val="22"/>
                <w:szCs w:val="22"/>
              </w:rPr>
              <w:t>±0.</w:t>
            </w:r>
            <w:r w:rsidR="0014759D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1304C" w14:textId="2C24E8C9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11E6C">
              <w:rPr>
                <w:rFonts w:ascii="Calibri" w:hAnsi="Calibri" w:cs="Calibri"/>
                <w:sz w:val="22"/>
                <w:szCs w:val="22"/>
              </w:rPr>
              <w:t>±</w:t>
            </w:r>
            <w:r w:rsidR="00BB21C5">
              <w:rPr>
                <w:rFonts w:ascii="Calibri" w:hAnsi="Calibri" w:cs="Calibri"/>
                <w:sz w:val="22"/>
                <w:szCs w:val="22"/>
              </w:rPr>
              <w:t>1</w:t>
            </w:r>
            <w:r w:rsidRPr="00611E6C">
              <w:rPr>
                <w:rFonts w:ascii="Calibri" w:hAnsi="Calibri" w:cs="Calibri"/>
                <w:sz w:val="22"/>
                <w:szCs w:val="22"/>
              </w:rPr>
              <w:t>.</w:t>
            </w:r>
            <w:r w:rsidR="00BB21C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2754B6" w14:paraId="761F9DF1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522A0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E36E1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C3F04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A37CB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DB618E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5356" w14:textId="77777777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E068" w14:textId="2FC0ABF7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531927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F1A4" w14:textId="1F032B5B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BB21C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EDDCC" w14:textId="0EAF75B5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</w:t>
            </w:r>
            <w:r w:rsidR="00BB21C5">
              <w:rPr>
                <w:rFonts w:ascii="Calibri" w:hAnsi="Calibri" w:cs="Calibri"/>
                <w:sz w:val="22"/>
                <w:szCs w:val="22"/>
              </w:rPr>
              <w:t>1</w:t>
            </w:r>
            <w:r w:rsidRPr="00890DDE">
              <w:rPr>
                <w:rFonts w:ascii="Calibri" w:hAnsi="Calibri" w:cs="Calibri"/>
                <w:sz w:val="22"/>
                <w:szCs w:val="22"/>
              </w:rPr>
              <w:t>.</w:t>
            </w:r>
            <w:r w:rsidR="00BB21C5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2754B6" w14:paraId="620817A1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B27A7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D0A4E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14DF7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8F1D8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72C1B6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3F94" w14:textId="77777777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F026" w14:textId="59DD0C25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C46A" w14:textId="6B4F3CD1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1CB7C" w14:textId="00201EEE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54B6" w14:paraId="5EC2531E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F758B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D5195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F6CD0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E3D6E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784F1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058A" w14:textId="77777777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5FDE" w14:textId="0D91FAB3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53192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8E3C" w14:textId="7C435367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BB21C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C4B52" w14:textId="3DE38E87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BB21C5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  <w:tr w:rsidR="002754B6" w14:paraId="320F999A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B86EE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743AEB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516C6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4775C3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D666C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19FE" w14:textId="77777777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2089" w14:textId="6721C6E0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5A734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D388" w14:textId="4E7EAC13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025D4E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8BEE0" w14:textId="3F2A8290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</w:t>
            </w:r>
            <w:r w:rsidR="00025D4E">
              <w:rPr>
                <w:rFonts w:ascii="Calibri" w:hAnsi="Calibri" w:cs="Calibri"/>
                <w:sz w:val="22"/>
                <w:szCs w:val="22"/>
              </w:rPr>
              <w:t>1</w:t>
            </w:r>
            <w:r w:rsidRPr="00890DDE">
              <w:rPr>
                <w:rFonts w:ascii="Calibri" w:hAnsi="Calibri" w:cs="Calibri"/>
                <w:sz w:val="22"/>
                <w:szCs w:val="22"/>
              </w:rPr>
              <w:t>.</w:t>
            </w:r>
            <w:r w:rsidR="00025D4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2754B6" w14:paraId="5CCAF8F3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47719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9BEDE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C1AC0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AF1E6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BEB63B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DFAE" w14:textId="77777777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05EE" w14:textId="15D7661B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5A734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4EB5" w14:textId="5CDFA36E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025D4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4806" w14:textId="0A8D99FE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025D4E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  <w:tr w:rsidR="002754B6" w14:paraId="42757433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D7C42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4E518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5799A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6BF0B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E862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B3D8" w14:textId="77777777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40CF" w14:textId="43C63E7B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08CA" w14:textId="63761310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ADAB7" w14:textId="1027D72A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54B6" w14:paraId="1A50EF12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79A93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1CF45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96A0D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6426D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3F10F0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89A5" w14:textId="77777777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8391" w14:textId="0374CE6A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5A734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18A2" w14:textId="50032BDB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F2000D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3D938" w14:textId="24B64920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F2000D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2754B6" w:rsidRPr="00780019" w14:paraId="107C94DA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04215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23F079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D51C8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C7615D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F026D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010A" w14:textId="77777777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B6C5" w14:textId="51D10AA2" w:rsidR="002754B6" w:rsidRPr="006A1017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94646C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911C" w14:textId="4457BFD8" w:rsidR="002754B6" w:rsidRPr="00780019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677420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0CE71" w14:textId="4ECB16CF" w:rsidR="002754B6" w:rsidRPr="00780019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</w:t>
            </w:r>
            <w:r w:rsidR="00677420">
              <w:rPr>
                <w:rFonts w:ascii="Calibri" w:hAnsi="Calibri" w:cs="Calibri"/>
                <w:sz w:val="22"/>
                <w:szCs w:val="22"/>
              </w:rPr>
              <w:t>1</w:t>
            </w:r>
            <w:r w:rsidRPr="00890DDE">
              <w:rPr>
                <w:rFonts w:ascii="Calibri" w:hAnsi="Calibri" w:cs="Calibri"/>
                <w:sz w:val="22"/>
                <w:szCs w:val="22"/>
              </w:rPr>
              <w:t>.</w:t>
            </w:r>
            <w:r w:rsidR="00677420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  <w:tr w:rsidR="002754B6" w:rsidRPr="00780019" w14:paraId="081965F5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733D5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C348B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B87AE1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F0764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78B2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17C2" w14:textId="77777777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582D" w14:textId="5B91D605" w:rsidR="002754B6" w:rsidRPr="006A1017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94646C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82FF" w14:textId="6036EC8C" w:rsidR="002754B6" w:rsidRPr="00780019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677420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B69DF" w14:textId="65E236C4" w:rsidR="002754B6" w:rsidRPr="00780019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</w:t>
            </w:r>
            <w:r w:rsidR="00677420">
              <w:rPr>
                <w:rFonts w:ascii="Calibri" w:hAnsi="Calibri" w:cs="Calibri"/>
                <w:sz w:val="22"/>
                <w:szCs w:val="22"/>
              </w:rPr>
              <w:t>1</w:t>
            </w:r>
            <w:r w:rsidRPr="00890DDE">
              <w:rPr>
                <w:rFonts w:ascii="Calibri" w:hAnsi="Calibri" w:cs="Calibri"/>
                <w:sz w:val="22"/>
                <w:szCs w:val="22"/>
              </w:rPr>
              <w:t>.</w:t>
            </w:r>
            <w:r w:rsidR="00677420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2754B6" w:rsidRPr="00780019" w14:paraId="078E6ECE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92897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4718B9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8C5251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EB07D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74B1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7681" w14:textId="77777777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0249" w14:textId="3FAF1558" w:rsidR="002754B6" w:rsidRPr="006A1017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990A" w14:textId="6C02BA39" w:rsidR="002754B6" w:rsidRPr="00780019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8EB79" w14:textId="2757BD37" w:rsidR="002754B6" w:rsidRPr="00780019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54B6" w:rsidRPr="00780019" w14:paraId="35E40139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D933F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E3DB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007BA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22C4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9BE2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0F69" w14:textId="77777777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EE9C" w14:textId="04CC709C" w:rsidR="002754B6" w:rsidRPr="006A1017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94646C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AABD" w14:textId="7B85125F" w:rsidR="002754B6" w:rsidRPr="00780019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8F35E9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C0D38" w14:textId="3B1EBABA" w:rsidR="002754B6" w:rsidRPr="00780019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8F35E9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</w:tr>
      <w:tr w:rsidR="002754B6" w:rsidRPr="00780019" w14:paraId="53D23A44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FC66C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BC121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CC2B1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75C085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6BFD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68D4" w14:textId="77777777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7564" w14:textId="615C00B9" w:rsidR="002754B6" w:rsidRPr="006A1017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2E4CF7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63C2" w14:textId="4E788D6B" w:rsidR="002754B6" w:rsidRPr="00780019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596357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3C892" w14:textId="4512328C" w:rsidR="002754B6" w:rsidRPr="00780019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</w:t>
            </w:r>
            <w:r w:rsidR="00596357">
              <w:rPr>
                <w:rFonts w:ascii="Calibri" w:hAnsi="Calibri" w:cs="Calibri"/>
                <w:sz w:val="22"/>
                <w:szCs w:val="22"/>
              </w:rPr>
              <w:t>1</w:t>
            </w:r>
            <w:r w:rsidRPr="00890DDE">
              <w:rPr>
                <w:rFonts w:ascii="Calibri" w:hAnsi="Calibri" w:cs="Calibri"/>
                <w:sz w:val="22"/>
                <w:szCs w:val="22"/>
              </w:rPr>
              <w:t>.</w:t>
            </w:r>
            <w:r w:rsidR="00596357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2754B6" w:rsidRPr="00780019" w14:paraId="33C7A2DF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23502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857E8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13261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167793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0F0E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5EF5" w14:textId="77777777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B2CC" w14:textId="2194ADA6" w:rsidR="002754B6" w:rsidRPr="006A1017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2E4CF7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1520" w14:textId="662A02AB" w:rsidR="002754B6" w:rsidRPr="00780019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596357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A3E5F" w14:textId="2450A7FF" w:rsidR="002754B6" w:rsidRPr="00780019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</w:t>
            </w:r>
            <w:r w:rsidR="00596357">
              <w:rPr>
                <w:rFonts w:ascii="Calibri" w:hAnsi="Calibri" w:cs="Calibri"/>
                <w:sz w:val="22"/>
                <w:szCs w:val="22"/>
              </w:rPr>
              <w:t>1.</w:t>
            </w:r>
            <w:r w:rsidRPr="00890DDE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2754B6" w:rsidRPr="00780019" w14:paraId="0970A023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00F1F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10BE07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6DB01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1C5B48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8930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C8DC" w14:textId="77777777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7244" w14:textId="32AB0374" w:rsidR="002754B6" w:rsidRPr="006A1017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8C72" w14:textId="3BBF3D9A" w:rsidR="002754B6" w:rsidRPr="00780019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7C0EA" w14:textId="3AD29587" w:rsidR="002754B6" w:rsidRPr="00780019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54B6" w:rsidRPr="00780019" w14:paraId="582EA109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C0AFF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BFE4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44CD8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CB18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1C48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B15A" w14:textId="77777777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9034" w14:textId="5FD6771E" w:rsidR="002754B6" w:rsidRPr="006A1017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2E4CF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F1CE" w14:textId="5D549AA7" w:rsidR="002754B6" w:rsidRPr="00780019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D1613B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E60A5" w14:textId="11BDEA0A" w:rsidR="002754B6" w:rsidRPr="00780019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D1613B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  <w:tr w:rsidR="002754B6" w:rsidRPr="00C809B6" w14:paraId="7DF7CC32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4C34B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4D2BC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562DE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EC00F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B804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76FA" w14:textId="77777777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22AB" w14:textId="28A0F5BF" w:rsidR="002754B6" w:rsidRPr="00C428FC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29170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EFC2" w14:textId="236C64AE" w:rsidR="002754B6" w:rsidRPr="00C809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797E2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3C636" w14:textId="3A8E29E1" w:rsidR="002754B6" w:rsidRPr="00C809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</w:t>
            </w:r>
            <w:r w:rsidR="00797E25">
              <w:rPr>
                <w:rFonts w:ascii="Calibri" w:hAnsi="Calibri" w:cs="Calibri"/>
                <w:sz w:val="22"/>
                <w:szCs w:val="22"/>
              </w:rPr>
              <w:t>1.</w:t>
            </w:r>
            <w:r w:rsidR="00DA5BAC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2754B6" w:rsidRPr="00C809B6" w14:paraId="61FEDC3F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19E6A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0712EA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D5CA5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880447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E591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DA59" w14:textId="77777777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46C0" w14:textId="42006A6B" w:rsidR="002754B6" w:rsidRPr="00C428FC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29170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F2FE" w14:textId="60BF86AD" w:rsidR="002754B6" w:rsidRPr="00C809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FF1F8B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8B970" w14:textId="2E9E7BBB" w:rsidR="002754B6" w:rsidRPr="00C809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FF1F8B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</w:tr>
      <w:tr w:rsidR="002754B6" w:rsidRPr="00C809B6" w14:paraId="0C3D4E92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43F92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177FFC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5A603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0E952A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25BA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36A0" w14:textId="77777777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5ABC" w14:textId="5E13E136" w:rsidR="002754B6" w:rsidRPr="00C428FC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CA7F" w14:textId="37FC1DE6" w:rsidR="002754B6" w:rsidRPr="00C809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328B3" w14:textId="65B0500E" w:rsidR="002754B6" w:rsidRPr="00C809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2754B6" w:rsidRPr="00C809B6" w14:paraId="20761C92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BEDF7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D5AD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297C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5981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936F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06FA" w14:textId="77777777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9630" w14:textId="24FF5008" w:rsidR="002754B6" w:rsidRPr="00C428FC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29170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8276" w14:textId="10FD8975" w:rsidR="002754B6" w:rsidRPr="00C809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FF1F8B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0A63B" w14:textId="698EFCC8" w:rsidR="002754B6" w:rsidRPr="00C809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FF1F8B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2754B6" w:rsidRPr="000C5FDD" w14:paraId="295B21B1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2DF88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B66416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2A673F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7D21F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E13A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527A" w14:textId="77777777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D514" w14:textId="26752F32" w:rsidR="002754B6" w:rsidRPr="000C5FDD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0F436B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5A66" w14:textId="34DF8426" w:rsidR="002754B6" w:rsidRPr="000C5FDD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</w:t>
            </w:r>
            <w:r w:rsidR="00C026F3">
              <w:rPr>
                <w:rFonts w:ascii="Calibri" w:hAnsi="Calibri" w:cs="Calibri"/>
                <w:sz w:val="22"/>
                <w:szCs w:val="22"/>
              </w:rPr>
              <w:t>1</w:t>
            </w:r>
            <w:r w:rsidRPr="00890DDE">
              <w:rPr>
                <w:rFonts w:ascii="Calibri" w:hAnsi="Calibri" w:cs="Calibri"/>
                <w:sz w:val="22"/>
                <w:szCs w:val="22"/>
              </w:rPr>
              <w:t>.</w:t>
            </w:r>
            <w:r w:rsidR="00C026F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4D7E4" w14:textId="25920B01" w:rsidR="002754B6" w:rsidRPr="000C5FDD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</w:t>
            </w:r>
            <w:r w:rsidR="00C026F3">
              <w:rPr>
                <w:rFonts w:ascii="Calibri" w:hAnsi="Calibri" w:cs="Calibri"/>
                <w:sz w:val="22"/>
                <w:szCs w:val="22"/>
              </w:rPr>
              <w:t>3</w:t>
            </w:r>
            <w:r w:rsidRPr="00890DDE">
              <w:rPr>
                <w:rFonts w:ascii="Calibri" w:hAnsi="Calibri" w:cs="Calibri"/>
                <w:sz w:val="22"/>
                <w:szCs w:val="22"/>
              </w:rPr>
              <w:t>.</w:t>
            </w:r>
            <w:r w:rsidR="00C026F3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2754B6" w:rsidRPr="000C5FDD" w14:paraId="6D4B746A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8514E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3D42F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FE76A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DAD45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E8CA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541D" w14:textId="77777777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C85C" w14:textId="78A053B2" w:rsidR="002754B6" w:rsidRPr="000C5FDD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0F436B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3396" w14:textId="2D8EA192" w:rsidR="002754B6" w:rsidRPr="000C5FDD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B8703A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4C3E1" w14:textId="0A194868" w:rsidR="002754B6" w:rsidRPr="000C5FDD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</w:t>
            </w:r>
            <w:r w:rsidR="00B8703A">
              <w:rPr>
                <w:rFonts w:ascii="Calibri" w:hAnsi="Calibri" w:cs="Calibri"/>
                <w:sz w:val="22"/>
                <w:szCs w:val="22"/>
              </w:rPr>
              <w:t>1</w:t>
            </w:r>
            <w:r w:rsidRPr="00890DDE">
              <w:rPr>
                <w:rFonts w:ascii="Calibri" w:hAnsi="Calibri" w:cs="Calibri"/>
                <w:sz w:val="22"/>
                <w:szCs w:val="22"/>
              </w:rPr>
              <w:t>.</w:t>
            </w:r>
            <w:r w:rsidR="00B8703A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</w:tr>
      <w:tr w:rsidR="002754B6" w:rsidRPr="000C5FDD" w14:paraId="47F1F941" w14:textId="77777777" w:rsidTr="005E37A4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DF315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327BF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8B04A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FF8EC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6141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EDA0" w14:textId="77777777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0C5B" w14:textId="188EEA07" w:rsidR="002754B6" w:rsidRPr="000C5FDD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FB37" w14:textId="790A3B39" w:rsidR="002754B6" w:rsidRPr="000C5FDD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94613" w14:textId="3BB3BA98" w:rsidR="002754B6" w:rsidRPr="000C5FDD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2754B6" w:rsidRPr="000C5FDD" w14:paraId="37051EF6" w14:textId="77777777" w:rsidTr="005E37A4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0EDA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8BAD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3475" w14:textId="77777777" w:rsidR="002754B6" w:rsidRPr="004E4BE5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205A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1136" w14:textId="77777777" w:rsidR="002754B6" w:rsidRDefault="002754B6" w:rsidP="002754B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2067" w14:textId="77777777" w:rsidR="002754B6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FCD0" w14:textId="39B7DF42" w:rsidR="002754B6" w:rsidRPr="000C5FDD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0F436B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98E4" w14:textId="4A4F385D" w:rsidR="002754B6" w:rsidRPr="000C5FDD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±0.</w:t>
            </w:r>
            <w:r w:rsidR="00B8703A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D6127" w14:textId="28186108" w:rsidR="002754B6" w:rsidRPr="000C5FDD" w:rsidRDefault="002754B6" w:rsidP="002754B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0DDE">
              <w:rPr>
                <w:rFonts w:ascii="Calibri" w:hAnsi="Calibri" w:cs="Calibri"/>
                <w:sz w:val="22"/>
                <w:szCs w:val="22"/>
              </w:rPr>
              <w:t>±</w:t>
            </w:r>
            <w:r w:rsidR="00B8703A">
              <w:rPr>
                <w:rFonts w:ascii="Calibri" w:hAnsi="Calibri" w:cs="Calibri"/>
                <w:sz w:val="22"/>
                <w:szCs w:val="22"/>
              </w:rPr>
              <w:t>1</w:t>
            </w:r>
            <w:r w:rsidRPr="00890DDE">
              <w:rPr>
                <w:rFonts w:ascii="Calibri" w:hAnsi="Calibri" w:cs="Calibri"/>
                <w:sz w:val="22"/>
                <w:szCs w:val="22"/>
              </w:rPr>
              <w:t>.</w:t>
            </w:r>
            <w:r w:rsidR="00B8703A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6010434B" w14:textId="77777777" w:rsidR="00E10782" w:rsidRDefault="00E10782">
      <w:pPr>
        <w:spacing w:after="0"/>
        <w:rPr>
          <w:b/>
          <w:sz w:val="22"/>
          <w:szCs w:val="22"/>
        </w:rPr>
      </w:pPr>
    </w:p>
    <w:p w14:paraId="51118577" w14:textId="61B2FE7B" w:rsidR="00D84443" w:rsidRDefault="001C3034" w:rsidP="001C3034">
      <w:pPr>
        <w:pStyle w:val="Caption"/>
        <w:jc w:val="center"/>
        <w:rPr>
          <w:sz w:val="22"/>
          <w:szCs w:val="22"/>
        </w:rPr>
      </w:pPr>
      <w:r w:rsidRPr="001C3034">
        <w:rPr>
          <w:sz w:val="22"/>
          <w:szCs w:val="22"/>
        </w:rPr>
        <w:t xml:space="preserve">Table </w:t>
      </w:r>
      <w:r w:rsidRPr="001C3034">
        <w:rPr>
          <w:sz w:val="22"/>
          <w:szCs w:val="22"/>
        </w:rPr>
        <w:fldChar w:fldCharType="begin"/>
      </w:r>
      <w:r w:rsidRPr="001C3034">
        <w:rPr>
          <w:sz w:val="22"/>
          <w:szCs w:val="22"/>
        </w:rPr>
        <w:instrText xml:space="preserve"> SEQ Table \* ARABIC </w:instrText>
      </w:r>
      <w:r w:rsidRPr="001C3034">
        <w:rPr>
          <w:sz w:val="22"/>
          <w:szCs w:val="22"/>
        </w:rPr>
        <w:fldChar w:fldCharType="separate"/>
      </w:r>
      <w:r w:rsidR="0001279B">
        <w:rPr>
          <w:noProof/>
          <w:sz w:val="22"/>
          <w:szCs w:val="22"/>
        </w:rPr>
        <w:t>10</w:t>
      </w:r>
      <w:r w:rsidRPr="001C3034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5E563C">
        <w:rPr>
          <w:sz w:val="22"/>
          <w:szCs w:val="22"/>
        </w:rPr>
        <w:t xml:space="preserve">RSRP simulation results for </w:t>
      </w:r>
      <w:r w:rsidR="003A12AB">
        <w:rPr>
          <w:sz w:val="22"/>
          <w:szCs w:val="22"/>
        </w:rPr>
        <w:t>fully staggered</w:t>
      </w:r>
      <w:r w:rsidR="005E563C">
        <w:rPr>
          <w:sz w:val="22"/>
          <w:szCs w:val="22"/>
        </w:rPr>
        <w:t xml:space="preserve"> SL PRS</w:t>
      </w:r>
      <w:r w:rsidR="00C2295E">
        <w:rPr>
          <w:sz w:val="22"/>
          <w:szCs w:val="22"/>
        </w:rPr>
        <w:t xml:space="preserve"> in</w:t>
      </w:r>
      <w:r>
        <w:rPr>
          <w:sz w:val="22"/>
          <w:szCs w:val="22"/>
        </w:rPr>
        <w:t xml:space="preserve"> TDL-</w:t>
      </w:r>
      <w:r w:rsidR="005E563C">
        <w:rPr>
          <w:sz w:val="22"/>
          <w:szCs w:val="22"/>
        </w:rPr>
        <w:t>A</w:t>
      </w:r>
      <w:r>
        <w:rPr>
          <w:sz w:val="22"/>
          <w:szCs w:val="22"/>
        </w:rPr>
        <w:t>.</w:t>
      </w:r>
    </w:p>
    <w:p w14:paraId="2040B471" w14:textId="77777777" w:rsidR="00D84443" w:rsidRDefault="00D84443">
      <w:pPr>
        <w:spacing w:after="0"/>
        <w:rPr>
          <w:b/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8368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022"/>
        <w:gridCol w:w="1158"/>
        <w:gridCol w:w="1158"/>
        <w:gridCol w:w="1146"/>
        <w:gridCol w:w="12"/>
      </w:tblGrid>
      <w:tr w:rsidR="00D84443" w:rsidRPr="004E4BE5" w14:paraId="3447692A" w14:textId="77777777" w:rsidTr="000278DA">
        <w:trPr>
          <w:gridAfter w:val="1"/>
          <w:wAfter w:w="12" w:type="dxa"/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1E20" w14:textId="77777777" w:rsidR="00D84443" w:rsidRPr="004E4BE5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BB1FA" w14:textId="77777777" w:rsidR="00D84443" w:rsidRPr="004E4BE5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A382" w14:textId="77777777" w:rsidR="00D84443" w:rsidRPr="004E4BE5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863FB" w14:textId="77777777" w:rsidR="00D84443" w:rsidRPr="004E4BE5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rate(Tc)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05F0A" w14:textId="77777777" w:rsidR="00D84443" w:rsidRPr="004E4BE5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9AC7B7" w14:textId="77777777" w:rsidR="00D84443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ECA373" w14:textId="77777777" w:rsidR="00D84443" w:rsidRPr="004E4BE5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(dB)</w:t>
            </w:r>
          </w:p>
        </w:tc>
      </w:tr>
      <w:tr w:rsidR="00D84443" w:rsidRPr="004E4BE5" w14:paraId="42D7290E" w14:textId="77777777" w:rsidTr="000278DA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A49CC" w14:textId="77777777" w:rsidR="00D84443" w:rsidRPr="004E4BE5" w:rsidRDefault="00D84443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F345" w14:textId="77777777" w:rsidR="00D84443" w:rsidRPr="004E4BE5" w:rsidRDefault="00D84443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A87F2" w14:textId="77777777" w:rsidR="00D84443" w:rsidRPr="004E4BE5" w:rsidRDefault="00D84443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DF548" w14:textId="77777777" w:rsidR="00D84443" w:rsidRPr="004E4BE5" w:rsidRDefault="00D84443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7EA3" w14:textId="77777777" w:rsidR="00D84443" w:rsidRPr="004E4BE5" w:rsidRDefault="00D84443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DE87" w14:textId="77777777" w:rsidR="00D84443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9411" w14:textId="77777777" w:rsidR="00D84443" w:rsidRPr="004E4BE5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0 dB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44C3" w14:textId="77777777" w:rsidR="00D84443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5DEF4" w14:textId="77777777" w:rsidR="00D84443" w:rsidRPr="004E4BE5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</w:tr>
      <w:tr w:rsidR="00B868D5" w14:paraId="5B4FD84D" w14:textId="77777777" w:rsidTr="000278DA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EE5F0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D7F897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686883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7E3126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304430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C6EC" w14:textId="77777777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0B46" w14:textId="3FD38B01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4300">
              <w:rPr>
                <w:rFonts w:ascii="Calibri" w:hAnsi="Calibri" w:cs="Calibri"/>
                <w:sz w:val="22"/>
                <w:szCs w:val="22"/>
              </w:rPr>
              <w:t>±0.</w:t>
            </w:r>
            <w:r w:rsidR="00505767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5778" w14:textId="195E3DCB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4300">
              <w:rPr>
                <w:rFonts w:ascii="Calibri" w:hAnsi="Calibri" w:cs="Calibri"/>
                <w:sz w:val="22"/>
                <w:szCs w:val="22"/>
              </w:rPr>
              <w:t>±0.</w:t>
            </w:r>
            <w:r w:rsidR="00A7523C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164AB" w14:textId="22F9EB84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4300">
              <w:rPr>
                <w:rFonts w:ascii="Calibri" w:hAnsi="Calibri" w:cs="Calibri"/>
                <w:sz w:val="22"/>
                <w:szCs w:val="22"/>
              </w:rPr>
              <w:t>±</w:t>
            </w:r>
            <w:r w:rsidR="00A7523C">
              <w:rPr>
                <w:rFonts w:ascii="Calibri" w:hAnsi="Calibri" w:cs="Calibri"/>
                <w:sz w:val="22"/>
                <w:szCs w:val="22"/>
              </w:rPr>
              <w:t>1</w:t>
            </w:r>
            <w:r w:rsidRPr="00204300">
              <w:rPr>
                <w:rFonts w:ascii="Calibri" w:hAnsi="Calibri" w:cs="Calibri"/>
                <w:sz w:val="22"/>
                <w:szCs w:val="22"/>
              </w:rPr>
              <w:t>.</w:t>
            </w:r>
            <w:r w:rsidR="00A7523C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</w:tr>
      <w:tr w:rsidR="00B868D5" w14:paraId="59E991C9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9D632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AF5EF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9AD64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D8775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D25AD5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9A95" w14:textId="77777777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340C" w14:textId="318882A6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4300">
              <w:rPr>
                <w:rFonts w:ascii="Calibri" w:hAnsi="Calibri" w:cs="Calibri"/>
                <w:sz w:val="22"/>
                <w:szCs w:val="22"/>
              </w:rPr>
              <w:t>±0.</w:t>
            </w:r>
            <w:r w:rsidR="00505767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9C1B" w14:textId="68CCDEFF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4300">
              <w:rPr>
                <w:rFonts w:ascii="Calibri" w:hAnsi="Calibri" w:cs="Calibri"/>
                <w:sz w:val="22"/>
                <w:szCs w:val="22"/>
              </w:rPr>
              <w:t>±0.</w:t>
            </w:r>
            <w:r w:rsidR="00A7523C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4994B" w14:textId="0F2A2DA1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4300">
              <w:rPr>
                <w:rFonts w:ascii="Calibri" w:hAnsi="Calibri" w:cs="Calibri"/>
                <w:sz w:val="22"/>
                <w:szCs w:val="22"/>
              </w:rPr>
              <w:t>±</w:t>
            </w:r>
            <w:r w:rsidR="002535E2">
              <w:rPr>
                <w:rFonts w:ascii="Calibri" w:hAnsi="Calibri" w:cs="Calibri"/>
                <w:sz w:val="22"/>
                <w:szCs w:val="22"/>
              </w:rPr>
              <w:t>1</w:t>
            </w:r>
            <w:r w:rsidRPr="00204300">
              <w:rPr>
                <w:rFonts w:ascii="Calibri" w:hAnsi="Calibri" w:cs="Calibri"/>
                <w:sz w:val="22"/>
                <w:szCs w:val="22"/>
              </w:rPr>
              <w:t>.</w:t>
            </w:r>
            <w:r w:rsidR="002535E2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D84443" w14:paraId="0D541AEA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AA70E" w14:textId="77777777" w:rsidR="00D84443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7C3FE" w14:textId="77777777" w:rsidR="00D84443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69D27" w14:textId="77777777" w:rsidR="00D84443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78548" w14:textId="77777777" w:rsidR="00D84443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10A20" w14:textId="77777777" w:rsidR="00D84443" w:rsidRPr="004E4BE5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564C" w14:textId="77777777" w:rsidR="00D84443" w:rsidRDefault="00D8444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984C" w14:textId="77777777" w:rsidR="00D84443" w:rsidRDefault="00D8444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6AA9" w14:textId="77777777" w:rsidR="00D84443" w:rsidRDefault="00D8444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4A112" w14:textId="77777777" w:rsidR="00D84443" w:rsidRDefault="00D8444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868D5" w14:paraId="0FDFA8E0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941A5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85174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98205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DBA1B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B971CF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B710" w14:textId="77777777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C8BD" w14:textId="5D08F99D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361B2">
              <w:rPr>
                <w:rFonts w:ascii="Calibri" w:hAnsi="Calibri" w:cs="Calibri"/>
                <w:sz w:val="22"/>
                <w:szCs w:val="22"/>
              </w:rPr>
              <w:t>±0.</w:t>
            </w:r>
            <w:r w:rsidR="00505767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D21A" w14:textId="60253461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361B2">
              <w:rPr>
                <w:rFonts w:ascii="Calibri" w:hAnsi="Calibri" w:cs="Calibri"/>
                <w:sz w:val="22"/>
                <w:szCs w:val="22"/>
              </w:rPr>
              <w:t>±0.</w:t>
            </w:r>
            <w:r w:rsidR="002535E2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4084F" w14:textId="2C201880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361B2">
              <w:rPr>
                <w:rFonts w:ascii="Calibri" w:hAnsi="Calibri" w:cs="Calibri"/>
                <w:sz w:val="22"/>
                <w:szCs w:val="22"/>
              </w:rPr>
              <w:t>±</w:t>
            </w:r>
            <w:r w:rsidR="002535E2">
              <w:rPr>
                <w:rFonts w:ascii="Calibri" w:hAnsi="Calibri" w:cs="Calibri"/>
                <w:sz w:val="22"/>
                <w:szCs w:val="22"/>
              </w:rPr>
              <w:t>1</w:t>
            </w:r>
            <w:r w:rsidRPr="009361B2">
              <w:rPr>
                <w:rFonts w:ascii="Calibri" w:hAnsi="Calibri" w:cs="Calibri"/>
                <w:sz w:val="22"/>
                <w:szCs w:val="22"/>
              </w:rPr>
              <w:t>.</w:t>
            </w:r>
            <w:r w:rsidR="002535E2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B868D5" w14:paraId="135D586F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E5B9D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ED5F64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1527F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76C3CD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427E5E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AF64" w14:textId="77777777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87F6" w14:textId="3A2851C0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361B2">
              <w:rPr>
                <w:rFonts w:ascii="Calibri" w:hAnsi="Calibri" w:cs="Calibri"/>
                <w:sz w:val="22"/>
                <w:szCs w:val="22"/>
              </w:rPr>
              <w:t>±0.</w:t>
            </w:r>
            <w:r w:rsidR="0056476C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D34B" w14:textId="52CA773F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361B2">
              <w:rPr>
                <w:rFonts w:ascii="Calibri" w:hAnsi="Calibri" w:cs="Calibri"/>
                <w:sz w:val="22"/>
                <w:szCs w:val="22"/>
              </w:rPr>
              <w:t>±0.</w:t>
            </w:r>
            <w:r w:rsidR="00706170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D9F83" w14:textId="32CBB409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361B2">
              <w:rPr>
                <w:rFonts w:ascii="Calibri" w:hAnsi="Calibri" w:cs="Calibri"/>
                <w:sz w:val="22"/>
                <w:szCs w:val="22"/>
              </w:rPr>
              <w:t>±</w:t>
            </w:r>
            <w:r w:rsidR="00706170">
              <w:rPr>
                <w:rFonts w:ascii="Calibri" w:hAnsi="Calibri" w:cs="Calibri"/>
                <w:sz w:val="22"/>
                <w:szCs w:val="22"/>
              </w:rPr>
              <w:t>1</w:t>
            </w:r>
            <w:r w:rsidRPr="009361B2">
              <w:rPr>
                <w:rFonts w:ascii="Calibri" w:hAnsi="Calibri" w:cs="Calibri"/>
                <w:sz w:val="22"/>
                <w:szCs w:val="22"/>
              </w:rPr>
              <w:t>.</w:t>
            </w:r>
            <w:r w:rsidR="00706170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B868D5" w14:paraId="260DF516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646C1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54F4E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01A1C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6758B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83960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F696" w14:textId="77777777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A2BF" w14:textId="37D50459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361B2">
              <w:rPr>
                <w:rFonts w:ascii="Calibri" w:hAnsi="Calibri" w:cs="Calibri"/>
                <w:sz w:val="22"/>
                <w:szCs w:val="22"/>
              </w:rPr>
              <w:t>±0.</w:t>
            </w:r>
            <w:r w:rsidR="0056476C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5373" w14:textId="4BC69CE1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361B2">
              <w:rPr>
                <w:rFonts w:ascii="Calibri" w:hAnsi="Calibri" w:cs="Calibri"/>
                <w:sz w:val="22"/>
                <w:szCs w:val="22"/>
              </w:rPr>
              <w:t>±0.</w:t>
            </w:r>
            <w:r w:rsidR="00706170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F495B" w14:textId="1D7D34E3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361B2">
              <w:rPr>
                <w:rFonts w:ascii="Calibri" w:hAnsi="Calibri" w:cs="Calibri"/>
                <w:sz w:val="22"/>
                <w:szCs w:val="22"/>
              </w:rPr>
              <w:t>±0.</w:t>
            </w:r>
            <w:r w:rsidR="00706170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</w:tr>
      <w:tr w:rsidR="00D84443" w14:paraId="2ED9C7C1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01C58" w14:textId="77777777" w:rsidR="00D84443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C1D28" w14:textId="77777777" w:rsidR="00D84443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7626C" w14:textId="77777777" w:rsidR="00D84443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794D7" w14:textId="77777777" w:rsidR="00D84443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5BA26" w14:textId="77777777" w:rsidR="00D84443" w:rsidRPr="004E4BE5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0691" w14:textId="77777777" w:rsidR="00D84443" w:rsidRDefault="00D8444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BC72" w14:textId="77777777" w:rsidR="00D84443" w:rsidRDefault="00D8444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3E19" w14:textId="77777777" w:rsidR="00D84443" w:rsidRDefault="00D8444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43960" w14:textId="77777777" w:rsidR="00D84443" w:rsidRDefault="00D8444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868D5" w14:paraId="5697C989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11392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8CDC9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B7AB4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F0755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92DB6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4CD4" w14:textId="77777777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0CD9" w14:textId="02149CC2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2AAD">
              <w:rPr>
                <w:rFonts w:ascii="Calibri" w:hAnsi="Calibri" w:cs="Calibri"/>
                <w:sz w:val="22"/>
                <w:szCs w:val="22"/>
              </w:rPr>
              <w:t>±0.</w:t>
            </w:r>
            <w:r w:rsidR="0056476C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C4A2" w14:textId="2CDAC021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2AAD">
              <w:rPr>
                <w:rFonts w:ascii="Calibri" w:hAnsi="Calibri" w:cs="Calibri"/>
                <w:sz w:val="22"/>
                <w:szCs w:val="22"/>
              </w:rPr>
              <w:t>±0.</w:t>
            </w:r>
            <w:r w:rsidR="00636CA1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0847E" w14:textId="5F098F1F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2AAD">
              <w:rPr>
                <w:rFonts w:ascii="Calibri" w:hAnsi="Calibri" w:cs="Calibri"/>
                <w:sz w:val="22"/>
                <w:szCs w:val="22"/>
              </w:rPr>
              <w:t>±0.</w:t>
            </w:r>
            <w:r w:rsidR="00636CA1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  <w:tr w:rsidR="00B868D5" w:rsidRPr="00780019" w14:paraId="771B31FC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B7F0A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5562E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2821B8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23ED3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0FA39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20D1" w14:textId="77777777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D00A" w14:textId="53AE0B5E" w:rsidR="00B868D5" w:rsidRPr="006A1017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8C2AAD">
              <w:rPr>
                <w:rFonts w:ascii="Calibri" w:hAnsi="Calibri" w:cs="Calibri"/>
                <w:sz w:val="22"/>
                <w:szCs w:val="22"/>
              </w:rPr>
              <w:t>±0.</w:t>
            </w:r>
            <w:r w:rsidR="0033481D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C881" w14:textId="79044B99" w:rsidR="00B868D5" w:rsidRPr="00780019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8C2AAD">
              <w:rPr>
                <w:rFonts w:ascii="Calibri" w:hAnsi="Calibri" w:cs="Calibri"/>
                <w:sz w:val="22"/>
                <w:szCs w:val="22"/>
              </w:rPr>
              <w:t>±</w:t>
            </w:r>
            <w:r w:rsidR="00855230">
              <w:rPr>
                <w:rFonts w:ascii="Calibri" w:hAnsi="Calibri" w:cs="Calibri"/>
                <w:sz w:val="22"/>
                <w:szCs w:val="22"/>
              </w:rPr>
              <w:t>1</w:t>
            </w:r>
            <w:r w:rsidRPr="008C2AAD">
              <w:rPr>
                <w:rFonts w:ascii="Calibri" w:hAnsi="Calibri" w:cs="Calibri"/>
                <w:sz w:val="22"/>
                <w:szCs w:val="22"/>
              </w:rPr>
              <w:t>.</w:t>
            </w:r>
            <w:r w:rsidR="00855230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8D189" w14:textId="7CEEBF1C" w:rsidR="00B868D5" w:rsidRPr="00780019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8C2AAD">
              <w:rPr>
                <w:rFonts w:ascii="Calibri" w:hAnsi="Calibri" w:cs="Calibri"/>
                <w:sz w:val="22"/>
                <w:szCs w:val="22"/>
              </w:rPr>
              <w:t>±</w:t>
            </w:r>
            <w:r w:rsidR="00855230">
              <w:rPr>
                <w:rFonts w:ascii="Calibri" w:hAnsi="Calibri" w:cs="Calibri"/>
                <w:sz w:val="22"/>
                <w:szCs w:val="22"/>
              </w:rPr>
              <w:t>2</w:t>
            </w:r>
            <w:r w:rsidRPr="008C2AAD">
              <w:rPr>
                <w:rFonts w:ascii="Calibri" w:hAnsi="Calibri" w:cs="Calibri"/>
                <w:sz w:val="22"/>
                <w:szCs w:val="22"/>
              </w:rPr>
              <w:t>.</w:t>
            </w:r>
            <w:r w:rsidR="00855230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B868D5" w:rsidRPr="00780019" w14:paraId="3102A042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979BE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A06F20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3F731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BEE11A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752B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BA79" w14:textId="77777777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BB94" w14:textId="56F6FE59" w:rsidR="00B868D5" w:rsidRPr="006A1017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2AAD">
              <w:rPr>
                <w:rFonts w:ascii="Calibri" w:hAnsi="Calibri" w:cs="Calibri"/>
                <w:sz w:val="22"/>
                <w:szCs w:val="22"/>
              </w:rPr>
              <w:t>±0.</w:t>
            </w:r>
            <w:r w:rsidR="0033481D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EDEA" w14:textId="7EAEF0EB" w:rsidR="00B868D5" w:rsidRPr="00780019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2AAD">
              <w:rPr>
                <w:rFonts w:ascii="Calibri" w:hAnsi="Calibri" w:cs="Calibri"/>
                <w:sz w:val="22"/>
                <w:szCs w:val="22"/>
              </w:rPr>
              <w:t>±0.</w:t>
            </w:r>
            <w:r w:rsidR="00642974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EF8FC" w14:textId="1DF9D8C3" w:rsidR="00B868D5" w:rsidRPr="00780019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2AAD">
              <w:rPr>
                <w:rFonts w:ascii="Calibri" w:hAnsi="Calibri" w:cs="Calibri"/>
                <w:sz w:val="22"/>
                <w:szCs w:val="22"/>
              </w:rPr>
              <w:t>±</w:t>
            </w:r>
            <w:r w:rsidR="00642974">
              <w:rPr>
                <w:rFonts w:ascii="Calibri" w:hAnsi="Calibri" w:cs="Calibri"/>
                <w:sz w:val="22"/>
                <w:szCs w:val="22"/>
              </w:rPr>
              <w:t>1</w:t>
            </w:r>
            <w:r w:rsidRPr="008C2AAD">
              <w:rPr>
                <w:rFonts w:ascii="Calibri" w:hAnsi="Calibri" w:cs="Calibri"/>
                <w:sz w:val="22"/>
                <w:szCs w:val="22"/>
              </w:rPr>
              <w:t>.</w:t>
            </w:r>
            <w:r w:rsidR="00642974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</w:tr>
      <w:tr w:rsidR="00D84443" w:rsidRPr="00780019" w14:paraId="1A8AEC15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ACD1B" w14:textId="77777777" w:rsidR="00D84443" w:rsidRPr="004E4BE5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2B6971" w14:textId="77777777" w:rsidR="00D84443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8C55A" w14:textId="77777777" w:rsidR="00D84443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7FB78" w14:textId="77777777" w:rsidR="00D84443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E21D" w14:textId="77777777" w:rsidR="00D84443" w:rsidRPr="004E4BE5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633A" w14:textId="77777777" w:rsidR="00D84443" w:rsidRDefault="00D8444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891B" w14:textId="77777777" w:rsidR="00D84443" w:rsidRPr="006A1017" w:rsidRDefault="00D8444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8CE7" w14:textId="77777777" w:rsidR="00D84443" w:rsidRPr="00780019" w:rsidRDefault="00D8444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64753" w14:textId="77777777" w:rsidR="00D84443" w:rsidRPr="00780019" w:rsidRDefault="00D8444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868D5" w:rsidRPr="00780019" w14:paraId="35347BDE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FAC8E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B600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205DA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4C99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393C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0B8" w14:textId="77777777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784E" w14:textId="5C887712" w:rsidR="00B868D5" w:rsidRPr="006A1017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D3EF1">
              <w:rPr>
                <w:rFonts w:ascii="Calibri" w:hAnsi="Calibri" w:cs="Calibri"/>
                <w:sz w:val="22"/>
                <w:szCs w:val="22"/>
              </w:rPr>
              <w:t>±0.</w:t>
            </w:r>
            <w:r w:rsidR="0033481D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0A6D" w14:textId="14FD74CE" w:rsidR="00B868D5" w:rsidRPr="00780019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D3EF1">
              <w:rPr>
                <w:rFonts w:ascii="Calibri" w:hAnsi="Calibri" w:cs="Calibri"/>
                <w:sz w:val="22"/>
                <w:szCs w:val="22"/>
              </w:rPr>
              <w:t>±0.</w:t>
            </w:r>
            <w:r w:rsidR="00642974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4B304" w14:textId="05D765CB" w:rsidR="00B868D5" w:rsidRPr="00780019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D3EF1">
              <w:rPr>
                <w:rFonts w:ascii="Calibri" w:hAnsi="Calibri" w:cs="Calibri"/>
                <w:sz w:val="22"/>
                <w:szCs w:val="22"/>
              </w:rPr>
              <w:t>±</w:t>
            </w:r>
            <w:r w:rsidR="00642974">
              <w:rPr>
                <w:rFonts w:ascii="Calibri" w:hAnsi="Calibri" w:cs="Calibri"/>
                <w:sz w:val="22"/>
                <w:szCs w:val="22"/>
              </w:rPr>
              <w:t>1</w:t>
            </w:r>
            <w:r w:rsidRPr="00AD3EF1">
              <w:rPr>
                <w:rFonts w:ascii="Calibri" w:hAnsi="Calibri" w:cs="Calibri"/>
                <w:sz w:val="22"/>
                <w:szCs w:val="22"/>
              </w:rPr>
              <w:t>.</w:t>
            </w:r>
            <w:r w:rsidR="00642974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B868D5" w:rsidRPr="00780019" w14:paraId="6FFCF1BA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0BE34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0DA078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1CB52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1FDAE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BD79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ACD0" w14:textId="77777777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89F2" w14:textId="5B564A9F" w:rsidR="00B868D5" w:rsidRPr="006A1017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D3EF1">
              <w:rPr>
                <w:rFonts w:ascii="Calibri" w:hAnsi="Calibri" w:cs="Calibri"/>
                <w:sz w:val="22"/>
                <w:szCs w:val="22"/>
              </w:rPr>
              <w:t>±0.</w:t>
            </w:r>
            <w:r w:rsidR="00060CD4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CF59" w14:textId="1A9A8785" w:rsidR="00B868D5" w:rsidRPr="00780019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D3EF1">
              <w:rPr>
                <w:rFonts w:ascii="Calibri" w:hAnsi="Calibri" w:cs="Calibri"/>
                <w:sz w:val="22"/>
                <w:szCs w:val="22"/>
              </w:rPr>
              <w:t>±0.</w:t>
            </w:r>
            <w:r w:rsidR="00AD7D06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B5947" w14:textId="19F2D614" w:rsidR="00B868D5" w:rsidRPr="00780019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D3EF1">
              <w:rPr>
                <w:rFonts w:ascii="Calibri" w:hAnsi="Calibri" w:cs="Calibri"/>
                <w:sz w:val="22"/>
                <w:szCs w:val="22"/>
              </w:rPr>
              <w:t>±</w:t>
            </w:r>
            <w:r w:rsidR="00AD7D06">
              <w:rPr>
                <w:rFonts w:ascii="Calibri" w:hAnsi="Calibri" w:cs="Calibri"/>
                <w:sz w:val="22"/>
                <w:szCs w:val="22"/>
              </w:rPr>
              <w:t>1</w:t>
            </w:r>
            <w:r w:rsidRPr="00AD3EF1">
              <w:rPr>
                <w:rFonts w:ascii="Calibri" w:hAnsi="Calibri" w:cs="Calibri"/>
                <w:sz w:val="22"/>
                <w:szCs w:val="22"/>
              </w:rPr>
              <w:t>.</w:t>
            </w:r>
            <w:r w:rsidR="00AD7D06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  <w:tr w:rsidR="00B868D5" w:rsidRPr="00780019" w14:paraId="56EFA133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24D01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E0F082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7A090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79F89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21E9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CB01" w14:textId="77777777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9372" w14:textId="1879A46F" w:rsidR="00B868D5" w:rsidRPr="006A1017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D3EF1">
              <w:rPr>
                <w:rFonts w:ascii="Calibri" w:hAnsi="Calibri" w:cs="Calibri"/>
                <w:sz w:val="22"/>
                <w:szCs w:val="22"/>
              </w:rPr>
              <w:t>±0.</w:t>
            </w:r>
            <w:r w:rsidR="00060CD4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4B17" w14:textId="140B849A" w:rsidR="00B868D5" w:rsidRPr="00780019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D3EF1">
              <w:rPr>
                <w:rFonts w:ascii="Calibri" w:hAnsi="Calibri" w:cs="Calibri"/>
                <w:sz w:val="22"/>
                <w:szCs w:val="22"/>
              </w:rPr>
              <w:t>±0.</w:t>
            </w:r>
            <w:r w:rsidR="00AD7D06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B808F" w14:textId="084C6344" w:rsidR="00B868D5" w:rsidRPr="00780019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D3EF1">
              <w:rPr>
                <w:rFonts w:ascii="Calibri" w:hAnsi="Calibri" w:cs="Calibri"/>
                <w:sz w:val="22"/>
                <w:szCs w:val="22"/>
              </w:rPr>
              <w:t>±</w:t>
            </w:r>
            <w:r w:rsidR="00AD7D06">
              <w:rPr>
                <w:rFonts w:ascii="Calibri" w:hAnsi="Calibri" w:cs="Calibri"/>
                <w:sz w:val="22"/>
                <w:szCs w:val="22"/>
              </w:rPr>
              <w:t>1</w:t>
            </w:r>
            <w:r w:rsidRPr="00AD3EF1">
              <w:rPr>
                <w:rFonts w:ascii="Calibri" w:hAnsi="Calibri" w:cs="Calibri"/>
                <w:sz w:val="22"/>
                <w:szCs w:val="22"/>
              </w:rPr>
              <w:t>.</w:t>
            </w:r>
            <w:r w:rsidR="00AD7D06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D84443" w:rsidRPr="00780019" w14:paraId="4944EC86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804A8" w14:textId="77777777" w:rsidR="00D84443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A786C9" w14:textId="77777777" w:rsidR="00D84443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A9A1F" w14:textId="77777777" w:rsidR="00D84443" w:rsidRPr="004E4BE5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76D95" w14:textId="77777777" w:rsidR="00D84443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AA32" w14:textId="77777777" w:rsidR="00D84443" w:rsidRPr="004E4BE5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B6E" w14:textId="77777777" w:rsidR="00D84443" w:rsidRDefault="00D8444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0794" w14:textId="77777777" w:rsidR="00D84443" w:rsidRPr="006A1017" w:rsidRDefault="00D8444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9095" w14:textId="77777777" w:rsidR="00D84443" w:rsidRPr="00780019" w:rsidRDefault="00D8444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47979" w14:textId="77777777" w:rsidR="00D84443" w:rsidRPr="00780019" w:rsidRDefault="00D8444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868D5" w:rsidRPr="00780019" w14:paraId="7DF966F8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2BB26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A547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B7406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0536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CC59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431B" w14:textId="77777777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354E" w14:textId="0DA5F4AB" w:rsidR="00B868D5" w:rsidRPr="006A1017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742D">
              <w:rPr>
                <w:rFonts w:ascii="Calibri" w:hAnsi="Calibri" w:cs="Calibri"/>
                <w:sz w:val="22"/>
                <w:szCs w:val="22"/>
              </w:rPr>
              <w:t>±0.</w:t>
            </w:r>
            <w:r w:rsidR="00060CD4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CAA7" w14:textId="1D2F4DC1" w:rsidR="00B868D5" w:rsidRPr="00780019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742D">
              <w:rPr>
                <w:rFonts w:ascii="Calibri" w:hAnsi="Calibri" w:cs="Calibri"/>
                <w:sz w:val="22"/>
                <w:szCs w:val="22"/>
              </w:rPr>
              <w:t>±0.</w:t>
            </w:r>
            <w:r w:rsidR="00AD7D06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62FED" w14:textId="7588D3B9" w:rsidR="00B868D5" w:rsidRPr="00780019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742D">
              <w:rPr>
                <w:rFonts w:ascii="Calibri" w:hAnsi="Calibri" w:cs="Calibri"/>
                <w:sz w:val="22"/>
                <w:szCs w:val="22"/>
              </w:rPr>
              <w:t>±0.</w:t>
            </w:r>
            <w:r w:rsidR="00AD7D06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</w:tr>
      <w:tr w:rsidR="00B868D5" w:rsidRPr="00C809B6" w14:paraId="27561542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02A0F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8A65EE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52531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209873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50D7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1283" w14:textId="77777777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ED3A" w14:textId="13DB505A" w:rsidR="00B868D5" w:rsidRPr="00C428FC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742D">
              <w:rPr>
                <w:rFonts w:ascii="Calibri" w:hAnsi="Calibri" w:cs="Calibri"/>
                <w:sz w:val="22"/>
                <w:szCs w:val="22"/>
              </w:rPr>
              <w:t>±0.</w:t>
            </w:r>
            <w:r w:rsidR="004B1854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A868" w14:textId="50FBE3BF" w:rsidR="00B868D5" w:rsidRPr="00C809B6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742D">
              <w:rPr>
                <w:rFonts w:ascii="Calibri" w:hAnsi="Calibri" w:cs="Calibri"/>
                <w:sz w:val="22"/>
                <w:szCs w:val="22"/>
              </w:rPr>
              <w:t>±0.</w:t>
            </w:r>
            <w:r w:rsidR="001831CA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76B8E" w14:textId="022B63E9" w:rsidR="00B868D5" w:rsidRPr="00C809B6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742D">
              <w:rPr>
                <w:rFonts w:ascii="Calibri" w:hAnsi="Calibri" w:cs="Calibri"/>
                <w:sz w:val="22"/>
                <w:szCs w:val="22"/>
              </w:rPr>
              <w:t>±</w:t>
            </w:r>
            <w:r w:rsidR="001831CA">
              <w:rPr>
                <w:rFonts w:ascii="Calibri" w:hAnsi="Calibri" w:cs="Calibri"/>
                <w:sz w:val="22"/>
                <w:szCs w:val="22"/>
              </w:rPr>
              <w:t>1</w:t>
            </w:r>
            <w:r w:rsidRPr="0085742D">
              <w:rPr>
                <w:rFonts w:ascii="Calibri" w:hAnsi="Calibri" w:cs="Calibri"/>
                <w:sz w:val="22"/>
                <w:szCs w:val="22"/>
              </w:rPr>
              <w:t>.</w:t>
            </w:r>
            <w:r w:rsidR="001831CA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B868D5" w:rsidRPr="00C809B6" w14:paraId="02A762BB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A4365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7838EE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CE7FD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CB379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E547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90BC" w14:textId="77777777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6220" w14:textId="5FA65227" w:rsidR="00B868D5" w:rsidRPr="00C428FC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5742D">
              <w:rPr>
                <w:rFonts w:ascii="Calibri" w:hAnsi="Calibri" w:cs="Calibri"/>
                <w:sz w:val="22"/>
                <w:szCs w:val="22"/>
              </w:rPr>
              <w:t>±0.</w:t>
            </w:r>
            <w:r w:rsidR="004B1854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39B2" w14:textId="55A4A54E" w:rsidR="00B868D5" w:rsidRPr="00C809B6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5742D">
              <w:rPr>
                <w:rFonts w:ascii="Calibri" w:hAnsi="Calibri" w:cs="Calibri"/>
                <w:sz w:val="22"/>
                <w:szCs w:val="22"/>
              </w:rPr>
              <w:t>±0.</w:t>
            </w:r>
            <w:r w:rsidR="001831C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933DD" w14:textId="28667C01" w:rsidR="00B868D5" w:rsidRPr="00C809B6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5742D">
              <w:rPr>
                <w:rFonts w:ascii="Calibri" w:hAnsi="Calibri" w:cs="Calibri"/>
                <w:sz w:val="22"/>
                <w:szCs w:val="22"/>
              </w:rPr>
              <w:t>±0.</w:t>
            </w:r>
            <w:r w:rsidR="001831CA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</w:tr>
      <w:tr w:rsidR="00D84443" w:rsidRPr="00C809B6" w14:paraId="46C96907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3514F" w14:textId="77777777" w:rsidR="00D84443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D33871" w14:textId="77777777" w:rsidR="00D84443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91162" w14:textId="77777777" w:rsidR="00D84443" w:rsidRPr="004E4BE5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9745" w14:textId="77777777" w:rsidR="00D84443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1485" w14:textId="77777777" w:rsidR="00D84443" w:rsidRPr="004E4BE5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2615" w14:textId="77777777" w:rsidR="00D84443" w:rsidRDefault="00D8444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BF75" w14:textId="77777777" w:rsidR="00D84443" w:rsidRPr="00C428FC" w:rsidRDefault="00D8444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BE73" w14:textId="77777777" w:rsidR="00D84443" w:rsidRPr="00C809B6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D1E89" w14:textId="77777777" w:rsidR="00D84443" w:rsidRPr="00C809B6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B868D5" w:rsidRPr="00C809B6" w14:paraId="483FCE90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F03AA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6D99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3C16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BFA1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60B4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8B5F" w14:textId="77777777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74E8" w14:textId="0AAA8A9F" w:rsidR="00B868D5" w:rsidRPr="00C428FC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E5EC3">
              <w:rPr>
                <w:rFonts w:ascii="Calibri" w:hAnsi="Calibri" w:cs="Calibri"/>
                <w:sz w:val="22"/>
                <w:szCs w:val="22"/>
              </w:rPr>
              <w:t>±0.</w:t>
            </w:r>
            <w:r w:rsidR="004B1854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C75F" w14:textId="672AC3D8" w:rsidR="00B868D5" w:rsidRPr="00C809B6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E5EC3">
              <w:rPr>
                <w:rFonts w:ascii="Calibri" w:hAnsi="Calibri" w:cs="Calibri"/>
                <w:sz w:val="22"/>
                <w:szCs w:val="22"/>
              </w:rPr>
              <w:t>±0.</w:t>
            </w:r>
            <w:r w:rsidR="00B60FA9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D27E2" w14:textId="6EA82F73" w:rsidR="00B868D5" w:rsidRPr="00C809B6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E5EC3">
              <w:rPr>
                <w:rFonts w:ascii="Calibri" w:hAnsi="Calibri" w:cs="Calibri"/>
                <w:sz w:val="22"/>
                <w:szCs w:val="22"/>
              </w:rPr>
              <w:t>±0.</w:t>
            </w:r>
            <w:r w:rsidR="00B60FA9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B868D5" w:rsidRPr="000C5FDD" w14:paraId="0361C70B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44367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A9F23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7B797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AE656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39DA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140C" w14:textId="77777777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DE82" w14:textId="4873C08D" w:rsidR="00B868D5" w:rsidRPr="000C5FDD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E5EC3">
              <w:rPr>
                <w:rFonts w:ascii="Calibri" w:hAnsi="Calibri" w:cs="Calibri"/>
                <w:sz w:val="22"/>
                <w:szCs w:val="22"/>
              </w:rPr>
              <w:t>±</w:t>
            </w:r>
            <w:r w:rsidR="0075590F">
              <w:rPr>
                <w:rFonts w:ascii="Calibri" w:hAnsi="Calibri" w:cs="Calibri"/>
                <w:sz w:val="22"/>
                <w:szCs w:val="22"/>
              </w:rPr>
              <w:t>1</w:t>
            </w:r>
            <w:r w:rsidRPr="008E5EC3">
              <w:rPr>
                <w:rFonts w:ascii="Calibri" w:hAnsi="Calibri" w:cs="Calibri"/>
                <w:sz w:val="22"/>
                <w:szCs w:val="22"/>
              </w:rPr>
              <w:t>.</w:t>
            </w:r>
            <w:r w:rsidR="0075590F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0C5F" w14:textId="67436201" w:rsidR="00B868D5" w:rsidRPr="000C5FDD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E5EC3">
              <w:rPr>
                <w:rFonts w:ascii="Calibri" w:hAnsi="Calibri" w:cs="Calibri"/>
                <w:sz w:val="22"/>
                <w:szCs w:val="22"/>
              </w:rPr>
              <w:t>±</w:t>
            </w:r>
            <w:r w:rsidR="00060CD4">
              <w:rPr>
                <w:rFonts w:ascii="Calibri" w:hAnsi="Calibri" w:cs="Calibri"/>
                <w:sz w:val="22"/>
                <w:szCs w:val="22"/>
              </w:rPr>
              <w:t>1</w:t>
            </w:r>
            <w:r w:rsidRPr="008E5EC3">
              <w:rPr>
                <w:rFonts w:ascii="Calibri" w:hAnsi="Calibri" w:cs="Calibri"/>
                <w:sz w:val="22"/>
                <w:szCs w:val="22"/>
              </w:rPr>
              <w:t>.</w:t>
            </w:r>
            <w:r w:rsidR="00060CD4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88EFA" w14:textId="4785AD8D" w:rsidR="00B868D5" w:rsidRPr="000C5FDD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E5EC3">
              <w:rPr>
                <w:rFonts w:ascii="Calibri" w:hAnsi="Calibri" w:cs="Calibri"/>
                <w:sz w:val="22"/>
                <w:szCs w:val="22"/>
              </w:rPr>
              <w:t>±</w:t>
            </w:r>
            <w:r w:rsidR="00060CD4">
              <w:rPr>
                <w:rFonts w:ascii="Calibri" w:hAnsi="Calibri" w:cs="Calibri"/>
                <w:sz w:val="22"/>
                <w:szCs w:val="22"/>
              </w:rPr>
              <w:t>4</w:t>
            </w:r>
            <w:r w:rsidRPr="008E5EC3">
              <w:rPr>
                <w:rFonts w:ascii="Calibri" w:hAnsi="Calibri" w:cs="Calibri"/>
                <w:sz w:val="22"/>
                <w:szCs w:val="22"/>
              </w:rPr>
              <w:t>.</w:t>
            </w:r>
            <w:r w:rsidR="00060CD4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  <w:tr w:rsidR="00B868D5" w:rsidRPr="000C5FDD" w14:paraId="1ADC9B36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DA9A4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1DEB4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98F55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C97F4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5105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FD71" w14:textId="77777777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9C9C" w14:textId="1BAEB5AB" w:rsidR="00B868D5" w:rsidRPr="000C5FDD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E5EC3">
              <w:rPr>
                <w:rFonts w:ascii="Calibri" w:hAnsi="Calibri" w:cs="Calibri"/>
                <w:sz w:val="22"/>
                <w:szCs w:val="22"/>
              </w:rPr>
              <w:t>±0.</w:t>
            </w:r>
            <w:r w:rsidR="0075590F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EE3B" w14:textId="0631FE1F" w:rsidR="00B868D5" w:rsidRPr="000C5FDD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E5EC3">
              <w:rPr>
                <w:rFonts w:ascii="Calibri" w:hAnsi="Calibri" w:cs="Calibri"/>
                <w:sz w:val="22"/>
                <w:szCs w:val="22"/>
              </w:rPr>
              <w:t>±</w:t>
            </w:r>
            <w:r w:rsidR="00CD4482">
              <w:rPr>
                <w:rFonts w:ascii="Calibri" w:hAnsi="Calibri" w:cs="Calibri"/>
                <w:sz w:val="22"/>
                <w:szCs w:val="22"/>
              </w:rPr>
              <w:t>1</w:t>
            </w:r>
            <w:r w:rsidRPr="008E5EC3">
              <w:rPr>
                <w:rFonts w:ascii="Calibri" w:hAnsi="Calibri" w:cs="Calibri"/>
                <w:sz w:val="22"/>
                <w:szCs w:val="22"/>
              </w:rPr>
              <w:t>.</w:t>
            </w:r>
            <w:r w:rsidR="00CD4482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11417" w14:textId="03847842" w:rsidR="00B868D5" w:rsidRPr="000C5FDD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E5EC3">
              <w:rPr>
                <w:rFonts w:ascii="Calibri" w:hAnsi="Calibri" w:cs="Calibri"/>
                <w:sz w:val="22"/>
                <w:szCs w:val="22"/>
              </w:rPr>
              <w:t>±</w:t>
            </w:r>
            <w:r w:rsidR="00CD4482">
              <w:rPr>
                <w:rFonts w:ascii="Calibri" w:hAnsi="Calibri" w:cs="Calibri"/>
                <w:sz w:val="22"/>
                <w:szCs w:val="22"/>
              </w:rPr>
              <w:t>3</w:t>
            </w:r>
            <w:r w:rsidRPr="008E5EC3">
              <w:rPr>
                <w:rFonts w:ascii="Calibri" w:hAnsi="Calibri" w:cs="Calibri"/>
                <w:sz w:val="22"/>
                <w:szCs w:val="22"/>
              </w:rPr>
              <w:t>.</w:t>
            </w:r>
            <w:r w:rsidR="00CD4482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  <w:tr w:rsidR="00D84443" w:rsidRPr="000C5FDD" w14:paraId="0A6C6B24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B2CD4" w14:textId="77777777" w:rsidR="00D84443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37C10" w14:textId="77777777" w:rsidR="00D84443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B2A62" w14:textId="77777777" w:rsidR="00D84443" w:rsidRPr="004E4BE5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5D0C2" w14:textId="77777777" w:rsidR="00D84443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968A" w14:textId="77777777" w:rsidR="00D84443" w:rsidRPr="004E4BE5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13D5" w14:textId="77777777" w:rsidR="00D84443" w:rsidRDefault="00D8444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BB34" w14:textId="77777777" w:rsidR="00D84443" w:rsidRPr="000C5FDD" w:rsidRDefault="00D84443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983A" w14:textId="77777777" w:rsidR="00D84443" w:rsidRPr="000C5FDD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DB6D8" w14:textId="77777777" w:rsidR="00D84443" w:rsidRPr="000C5FDD" w:rsidRDefault="00D84443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B868D5" w:rsidRPr="000C5FDD" w14:paraId="0DBFC29D" w14:textId="77777777" w:rsidTr="000278DA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026A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A182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BB97" w14:textId="77777777" w:rsidR="00B868D5" w:rsidRPr="004E4BE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4EA5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F205" w14:textId="77777777" w:rsidR="00B868D5" w:rsidRDefault="00B868D5" w:rsidP="00B868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11B" w14:textId="77777777" w:rsidR="00B868D5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42E0" w14:textId="187C2FCC" w:rsidR="00B868D5" w:rsidRPr="000C5FDD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28D8">
              <w:rPr>
                <w:rFonts w:ascii="Calibri" w:hAnsi="Calibri" w:cs="Calibri"/>
                <w:sz w:val="22"/>
                <w:szCs w:val="22"/>
              </w:rPr>
              <w:t>±0.</w:t>
            </w:r>
            <w:r w:rsidR="0075590F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82D0" w14:textId="0C063872" w:rsidR="00B868D5" w:rsidRPr="000C5FDD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28D8">
              <w:rPr>
                <w:rFonts w:ascii="Calibri" w:hAnsi="Calibri" w:cs="Calibri"/>
                <w:sz w:val="22"/>
                <w:szCs w:val="22"/>
              </w:rPr>
              <w:t>±0.</w:t>
            </w:r>
            <w:r w:rsidR="00CD4482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D2DB9" w14:textId="25DC692E" w:rsidR="00B868D5" w:rsidRPr="000C5FDD" w:rsidRDefault="00B868D5" w:rsidP="00B868D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28D8">
              <w:rPr>
                <w:rFonts w:ascii="Calibri" w:hAnsi="Calibri" w:cs="Calibri"/>
                <w:sz w:val="22"/>
                <w:szCs w:val="22"/>
              </w:rPr>
              <w:t>±</w:t>
            </w:r>
            <w:r w:rsidR="0075590F">
              <w:rPr>
                <w:rFonts w:ascii="Calibri" w:hAnsi="Calibri" w:cs="Calibri"/>
                <w:sz w:val="22"/>
                <w:szCs w:val="22"/>
              </w:rPr>
              <w:t>3</w:t>
            </w:r>
            <w:r w:rsidRPr="006028D8">
              <w:rPr>
                <w:rFonts w:ascii="Calibri" w:hAnsi="Calibri" w:cs="Calibri"/>
                <w:sz w:val="22"/>
                <w:szCs w:val="22"/>
              </w:rPr>
              <w:t>.</w:t>
            </w:r>
            <w:r w:rsidR="0075590F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</w:tbl>
    <w:p w14:paraId="1CFD2A23" w14:textId="2545C645" w:rsidR="00E36400" w:rsidRPr="00D84443" w:rsidRDefault="00D84443" w:rsidP="00D84443">
      <w:pPr>
        <w:pStyle w:val="Caption"/>
        <w:jc w:val="center"/>
        <w:rPr>
          <w:sz w:val="24"/>
          <w:szCs w:val="24"/>
        </w:rPr>
      </w:pPr>
      <w:r w:rsidRPr="00D84443">
        <w:rPr>
          <w:sz w:val="22"/>
          <w:szCs w:val="22"/>
        </w:rPr>
        <w:t xml:space="preserve">Table </w:t>
      </w:r>
      <w:r w:rsidRPr="00D84443">
        <w:rPr>
          <w:sz w:val="22"/>
          <w:szCs w:val="22"/>
        </w:rPr>
        <w:fldChar w:fldCharType="begin"/>
      </w:r>
      <w:r w:rsidRPr="00D84443">
        <w:rPr>
          <w:sz w:val="22"/>
          <w:szCs w:val="22"/>
        </w:rPr>
        <w:instrText xml:space="preserve"> SEQ Table \* ARABIC </w:instrText>
      </w:r>
      <w:r w:rsidRPr="00D84443">
        <w:rPr>
          <w:sz w:val="22"/>
          <w:szCs w:val="22"/>
        </w:rPr>
        <w:fldChar w:fldCharType="separate"/>
      </w:r>
      <w:r w:rsidR="0001279B">
        <w:rPr>
          <w:noProof/>
          <w:sz w:val="22"/>
          <w:szCs w:val="22"/>
        </w:rPr>
        <w:t>11</w:t>
      </w:r>
      <w:r w:rsidRPr="00D84443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RSRP simulation results for </w:t>
      </w:r>
      <w:r w:rsidR="003A12AB">
        <w:rPr>
          <w:sz w:val="22"/>
          <w:szCs w:val="22"/>
        </w:rPr>
        <w:t>partially staggered</w:t>
      </w:r>
      <w:r>
        <w:rPr>
          <w:sz w:val="22"/>
          <w:szCs w:val="22"/>
        </w:rPr>
        <w:t xml:space="preserve"> SL PRS in TDL-</w:t>
      </w:r>
      <w:r w:rsidR="00B868D5">
        <w:rPr>
          <w:sz w:val="22"/>
          <w:szCs w:val="22"/>
        </w:rPr>
        <w:t>B</w:t>
      </w:r>
      <w:r>
        <w:rPr>
          <w:sz w:val="22"/>
          <w:szCs w:val="22"/>
        </w:rPr>
        <w:t>.</w:t>
      </w:r>
    </w:p>
    <w:p w14:paraId="1D3A2E46" w14:textId="77777777" w:rsidR="00E36400" w:rsidRDefault="00E36400">
      <w:pPr>
        <w:spacing w:after="0"/>
        <w:rPr>
          <w:b/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8368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022"/>
        <w:gridCol w:w="1158"/>
        <w:gridCol w:w="1158"/>
        <w:gridCol w:w="1146"/>
        <w:gridCol w:w="12"/>
      </w:tblGrid>
      <w:tr w:rsidR="00E36400" w:rsidRPr="004E4BE5" w14:paraId="7E7C77D2" w14:textId="77777777" w:rsidTr="000278DA">
        <w:trPr>
          <w:gridAfter w:val="1"/>
          <w:wAfter w:w="12" w:type="dxa"/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DFB22" w14:textId="77777777" w:rsidR="00E36400" w:rsidRPr="004E4BE5" w:rsidRDefault="00E36400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410A" w14:textId="77777777" w:rsidR="00E36400" w:rsidRPr="004E4BE5" w:rsidRDefault="00E36400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CF81" w14:textId="77777777" w:rsidR="00E36400" w:rsidRPr="004E4BE5" w:rsidRDefault="00E36400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C94E1" w14:textId="77777777" w:rsidR="00E36400" w:rsidRPr="004E4BE5" w:rsidRDefault="00E36400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rate(Tc)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4FE1" w14:textId="77777777" w:rsidR="00E36400" w:rsidRPr="004E4BE5" w:rsidRDefault="00E36400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5D6A45" w14:textId="77777777" w:rsidR="00E36400" w:rsidRDefault="00E36400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29289" w14:textId="77777777" w:rsidR="00E36400" w:rsidRPr="004E4BE5" w:rsidRDefault="00E36400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(dB)</w:t>
            </w:r>
          </w:p>
        </w:tc>
      </w:tr>
      <w:tr w:rsidR="00E36400" w:rsidRPr="004E4BE5" w14:paraId="2FC20EFB" w14:textId="77777777" w:rsidTr="000278DA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A7CE" w14:textId="77777777" w:rsidR="00E36400" w:rsidRPr="004E4BE5" w:rsidRDefault="00E36400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4EB3" w14:textId="77777777" w:rsidR="00E36400" w:rsidRPr="004E4BE5" w:rsidRDefault="00E36400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D9BA" w14:textId="77777777" w:rsidR="00E36400" w:rsidRPr="004E4BE5" w:rsidRDefault="00E36400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B751" w14:textId="77777777" w:rsidR="00E36400" w:rsidRPr="004E4BE5" w:rsidRDefault="00E36400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9D48" w14:textId="77777777" w:rsidR="00E36400" w:rsidRPr="004E4BE5" w:rsidRDefault="00E36400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9A90" w14:textId="77777777" w:rsidR="00E36400" w:rsidRDefault="00E36400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641F" w14:textId="77777777" w:rsidR="00E36400" w:rsidRPr="004E4BE5" w:rsidRDefault="00E36400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0 dB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E2FC" w14:textId="77777777" w:rsidR="00E36400" w:rsidRDefault="00E36400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9C2C7" w14:textId="77777777" w:rsidR="00E36400" w:rsidRPr="004E4BE5" w:rsidRDefault="00E36400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</w:tr>
      <w:tr w:rsidR="00E36400" w14:paraId="5DC29575" w14:textId="77777777" w:rsidTr="000278DA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C57FFC" w14:textId="77777777" w:rsidR="00E36400" w:rsidRDefault="00E36400" w:rsidP="00E3640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BC75B" w14:textId="77777777" w:rsidR="00E36400" w:rsidRDefault="00E36400" w:rsidP="00E3640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BBB9B" w14:textId="77777777" w:rsidR="00E36400" w:rsidRDefault="00E36400" w:rsidP="00E3640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92970" w14:textId="77777777" w:rsidR="00E36400" w:rsidRDefault="00E36400" w:rsidP="00E3640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C7788A" w14:textId="77777777" w:rsidR="00E36400" w:rsidRPr="004E4BE5" w:rsidRDefault="00E36400" w:rsidP="00E3640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3194" w14:textId="77777777" w:rsidR="00E36400" w:rsidRDefault="00E36400" w:rsidP="00E3640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E6BC" w14:textId="1D65C99F" w:rsidR="00E36400" w:rsidRDefault="00E36400" w:rsidP="00E3640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1A01">
              <w:rPr>
                <w:rFonts w:ascii="Calibri" w:hAnsi="Calibri" w:cs="Calibri"/>
                <w:sz w:val="22"/>
                <w:szCs w:val="22"/>
              </w:rPr>
              <w:t>±0.</w:t>
            </w:r>
            <w:r w:rsidR="00A81FC9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B0C2" w14:textId="56C488E6" w:rsidR="00E36400" w:rsidRDefault="00E36400" w:rsidP="00E3640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84A08">
              <w:rPr>
                <w:rFonts w:ascii="Calibri" w:hAnsi="Calibri" w:cs="Calibri"/>
                <w:sz w:val="22"/>
                <w:szCs w:val="22"/>
              </w:rPr>
              <w:t>±0.</w:t>
            </w:r>
            <w:r w:rsidR="0091601C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BE30F" w14:textId="11A0A57E" w:rsidR="00E36400" w:rsidRDefault="00E36400" w:rsidP="00E3640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84A08">
              <w:rPr>
                <w:rFonts w:ascii="Calibri" w:hAnsi="Calibri" w:cs="Calibri"/>
                <w:sz w:val="22"/>
                <w:szCs w:val="22"/>
              </w:rPr>
              <w:t>±</w:t>
            </w:r>
            <w:r w:rsidR="00862860">
              <w:rPr>
                <w:rFonts w:ascii="Calibri" w:hAnsi="Calibri" w:cs="Calibri"/>
                <w:sz w:val="22"/>
                <w:szCs w:val="22"/>
              </w:rPr>
              <w:t>1</w:t>
            </w:r>
            <w:r w:rsidRPr="00C84A08">
              <w:rPr>
                <w:rFonts w:ascii="Calibri" w:hAnsi="Calibri" w:cs="Calibri"/>
                <w:sz w:val="22"/>
                <w:szCs w:val="22"/>
              </w:rPr>
              <w:t>.</w:t>
            </w:r>
            <w:r w:rsidR="0091601C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E36400" w14:paraId="29C65505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C8FA2" w14:textId="77777777" w:rsidR="00E36400" w:rsidRDefault="00E36400" w:rsidP="00E3640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F036E" w14:textId="77777777" w:rsidR="00E36400" w:rsidRDefault="00E36400" w:rsidP="00E3640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37B09" w14:textId="77777777" w:rsidR="00E36400" w:rsidRDefault="00E36400" w:rsidP="00E3640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3ED92" w14:textId="77777777" w:rsidR="00E36400" w:rsidRDefault="00E36400" w:rsidP="00E3640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DEA0E" w14:textId="77777777" w:rsidR="00E36400" w:rsidRPr="004E4BE5" w:rsidRDefault="00E36400" w:rsidP="00E3640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0A22" w14:textId="77777777" w:rsidR="00E36400" w:rsidRDefault="00E36400" w:rsidP="00E3640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7552" w14:textId="64F4A470" w:rsidR="00E36400" w:rsidRDefault="00E36400" w:rsidP="00E3640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60EC8">
              <w:rPr>
                <w:rFonts w:ascii="Calibri" w:hAnsi="Calibri" w:cs="Calibri"/>
                <w:sz w:val="22"/>
                <w:szCs w:val="22"/>
              </w:rPr>
              <w:t>±0.</w:t>
            </w:r>
            <w:r w:rsidR="00A81FC9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2C1" w14:textId="5AF99263" w:rsidR="00E36400" w:rsidRDefault="00E36400" w:rsidP="00E3640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60EC8">
              <w:rPr>
                <w:rFonts w:ascii="Calibri" w:hAnsi="Calibri" w:cs="Calibri"/>
                <w:sz w:val="22"/>
                <w:szCs w:val="22"/>
              </w:rPr>
              <w:t>±0.</w:t>
            </w:r>
            <w:r w:rsidR="00862860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3A964" w14:textId="4AF99BB3" w:rsidR="00E36400" w:rsidRDefault="00E36400" w:rsidP="00E3640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60EC8">
              <w:rPr>
                <w:rFonts w:ascii="Calibri" w:hAnsi="Calibri" w:cs="Calibri"/>
                <w:sz w:val="22"/>
                <w:szCs w:val="22"/>
              </w:rPr>
              <w:t>±</w:t>
            </w:r>
            <w:r w:rsidR="00862860">
              <w:rPr>
                <w:rFonts w:ascii="Calibri" w:hAnsi="Calibri" w:cs="Calibri"/>
                <w:sz w:val="22"/>
                <w:szCs w:val="22"/>
              </w:rPr>
              <w:t>1</w:t>
            </w:r>
            <w:r w:rsidRPr="00E60EC8">
              <w:rPr>
                <w:rFonts w:ascii="Calibri" w:hAnsi="Calibri" w:cs="Calibri"/>
                <w:sz w:val="22"/>
                <w:szCs w:val="22"/>
              </w:rPr>
              <w:t>.</w:t>
            </w:r>
            <w:r w:rsidR="00862860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E36400" w14:paraId="62772AF6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865AD" w14:textId="77777777" w:rsidR="00E36400" w:rsidRDefault="00E36400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174EB" w14:textId="77777777" w:rsidR="00E36400" w:rsidRDefault="00E36400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F1165" w14:textId="77777777" w:rsidR="00E36400" w:rsidRDefault="00E36400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B281B" w14:textId="77777777" w:rsidR="00E36400" w:rsidRDefault="00E36400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5E7A89" w14:textId="77777777" w:rsidR="00E36400" w:rsidRPr="004E4BE5" w:rsidRDefault="00E36400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B4CF" w14:textId="77777777" w:rsidR="00E36400" w:rsidRDefault="00E36400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3747" w14:textId="77777777" w:rsidR="00E36400" w:rsidRDefault="00E36400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5C9D" w14:textId="77777777" w:rsidR="00E36400" w:rsidRDefault="00E36400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6A0E5" w14:textId="77777777" w:rsidR="00E36400" w:rsidRDefault="00E36400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36400" w14:paraId="385F6810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80892" w14:textId="77777777" w:rsidR="00E36400" w:rsidRDefault="00E36400" w:rsidP="00E3640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D7D69" w14:textId="77777777" w:rsidR="00E36400" w:rsidRDefault="00E36400" w:rsidP="00E3640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12414" w14:textId="77777777" w:rsidR="00E36400" w:rsidRDefault="00E36400" w:rsidP="00E3640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1BB5A" w14:textId="77777777" w:rsidR="00E36400" w:rsidRDefault="00E36400" w:rsidP="00E3640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D4C5A" w14:textId="77777777" w:rsidR="00E36400" w:rsidRPr="004E4BE5" w:rsidRDefault="00E36400" w:rsidP="00E3640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FED3" w14:textId="77777777" w:rsidR="00E36400" w:rsidRDefault="00E36400" w:rsidP="00E3640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AE3C" w14:textId="18554810" w:rsidR="00E36400" w:rsidRDefault="00E36400" w:rsidP="00E3640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7251">
              <w:rPr>
                <w:rFonts w:ascii="Calibri" w:hAnsi="Calibri" w:cs="Calibri"/>
                <w:sz w:val="22"/>
                <w:szCs w:val="22"/>
              </w:rPr>
              <w:t>±0.</w:t>
            </w:r>
            <w:r w:rsidR="00A81FC9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F583" w14:textId="64D6F2B9" w:rsidR="00E36400" w:rsidRDefault="00E36400" w:rsidP="00E3640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7251">
              <w:rPr>
                <w:rFonts w:ascii="Calibri" w:hAnsi="Calibri" w:cs="Calibri"/>
                <w:sz w:val="22"/>
                <w:szCs w:val="22"/>
              </w:rPr>
              <w:t>±0.</w:t>
            </w:r>
            <w:r w:rsidR="00862860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96187" w14:textId="252A951A" w:rsidR="00E36400" w:rsidRDefault="00E36400" w:rsidP="00E3640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7251">
              <w:rPr>
                <w:rFonts w:ascii="Calibri" w:hAnsi="Calibri" w:cs="Calibri"/>
                <w:sz w:val="22"/>
                <w:szCs w:val="22"/>
              </w:rPr>
              <w:t>±</w:t>
            </w:r>
            <w:r w:rsidR="00275981">
              <w:rPr>
                <w:rFonts w:ascii="Calibri" w:hAnsi="Calibri" w:cs="Calibri"/>
                <w:sz w:val="22"/>
                <w:szCs w:val="22"/>
              </w:rPr>
              <w:t>0</w:t>
            </w:r>
            <w:r w:rsidR="00AF6EA9">
              <w:rPr>
                <w:rFonts w:ascii="Calibri" w:hAnsi="Calibri" w:cs="Calibri"/>
                <w:sz w:val="22"/>
                <w:szCs w:val="22"/>
              </w:rPr>
              <w:t>.</w:t>
            </w:r>
            <w:r w:rsidR="00862860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</w:tr>
      <w:tr w:rsidR="00AF6EA9" w14:paraId="76045059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7F67E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2820F4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52108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11B6F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6178A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D50A" w14:textId="77777777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942F" w14:textId="15E09809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7251">
              <w:rPr>
                <w:rFonts w:ascii="Calibri" w:hAnsi="Calibri" w:cs="Calibri"/>
                <w:sz w:val="22"/>
                <w:szCs w:val="22"/>
              </w:rPr>
              <w:t>±0.</w:t>
            </w:r>
            <w:r w:rsidR="00082898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A7B7" w14:textId="73D27027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7251">
              <w:rPr>
                <w:rFonts w:ascii="Calibri" w:hAnsi="Calibri" w:cs="Calibri"/>
                <w:sz w:val="22"/>
                <w:szCs w:val="22"/>
              </w:rPr>
              <w:t>±0.</w:t>
            </w: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1ECC1" w14:textId="1AB3CD43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7251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Pr="00997251">
              <w:rPr>
                <w:rFonts w:ascii="Calibri" w:hAnsi="Calibri" w:cs="Calibri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AF6EA9" w14:paraId="453B5A0D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B54EE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5E5D5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EFF23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EA4A0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5E6FD4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12D4" w14:textId="77777777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F766" w14:textId="296A5EDE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7251">
              <w:rPr>
                <w:rFonts w:ascii="Calibri" w:hAnsi="Calibri" w:cs="Calibri"/>
                <w:sz w:val="22"/>
                <w:szCs w:val="22"/>
              </w:rPr>
              <w:t>±0.</w:t>
            </w:r>
            <w:r w:rsidR="0023749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0096" w14:textId="7E549B50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7251">
              <w:rPr>
                <w:rFonts w:ascii="Calibri" w:hAnsi="Calibri" w:cs="Calibri"/>
                <w:sz w:val="22"/>
                <w:szCs w:val="22"/>
              </w:rPr>
              <w:t>±0.</w:t>
            </w: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A4FFD" w14:textId="75B51184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7251">
              <w:rPr>
                <w:rFonts w:ascii="Calibri" w:hAnsi="Calibri" w:cs="Calibri"/>
                <w:sz w:val="22"/>
                <w:szCs w:val="22"/>
              </w:rPr>
              <w:t>±0.</w:t>
            </w: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</w:tr>
      <w:tr w:rsidR="00AF6EA9" w14:paraId="4B01D663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A86F5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81D7F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08FB2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54B32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2AB75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8FBB" w14:textId="77777777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C5D0" w14:textId="77777777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7DFA" w14:textId="77777777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8A940" w14:textId="77777777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F6EA9" w14:paraId="0A14332B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A8183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7477E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EA2DC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AB5F4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8317ED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A11B" w14:textId="77777777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89FB" w14:textId="70C63D4B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B07E1">
              <w:rPr>
                <w:rFonts w:ascii="Calibri" w:hAnsi="Calibri" w:cs="Calibri"/>
                <w:sz w:val="22"/>
                <w:szCs w:val="22"/>
              </w:rPr>
              <w:t>±0.</w:t>
            </w:r>
            <w:r w:rsidR="0023749E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6815" w14:textId="4DDEE061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B07E1">
              <w:rPr>
                <w:rFonts w:ascii="Calibri" w:hAnsi="Calibri" w:cs="Calibri"/>
                <w:sz w:val="22"/>
                <w:szCs w:val="22"/>
              </w:rPr>
              <w:t>±0.</w:t>
            </w:r>
            <w:r w:rsidR="0091601C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DB7E2" w14:textId="7A52D50F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B07E1">
              <w:rPr>
                <w:rFonts w:ascii="Calibri" w:hAnsi="Calibri" w:cs="Calibri"/>
                <w:sz w:val="22"/>
                <w:szCs w:val="22"/>
              </w:rPr>
              <w:t>±0.</w:t>
            </w:r>
            <w:r w:rsidR="0091601C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  <w:tr w:rsidR="00AF6EA9" w:rsidRPr="00780019" w14:paraId="2D99D539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BB8D6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EB6C5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672EB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D3628E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78E2D7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1253" w14:textId="77777777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A0D0" w14:textId="6DFF390B" w:rsidR="00AF6EA9" w:rsidRPr="006A1017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B07E1">
              <w:rPr>
                <w:rFonts w:ascii="Calibri" w:hAnsi="Calibri" w:cs="Calibri"/>
                <w:sz w:val="22"/>
                <w:szCs w:val="22"/>
              </w:rPr>
              <w:t>±0.</w:t>
            </w:r>
            <w:r w:rsidR="00B06705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4146" w14:textId="262014AD" w:rsidR="00AF6EA9" w:rsidRPr="0078001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B07E1">
              <w:rPr>
                <w:rFonts w:ascii="Calibri" w:hAnsi="Calibri" w:cs="Calibri"/>
                <w:sz w:val="22"/>
                <w:szCs w:val="22"/>
              </w:rPr>
              <w:t>±0.</w:t>
            </w:r>
            <w:r w:rsidR="00A811F9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501FC" w14:textId="5BFA0E8F" w:rsidR="00AF6EA9" w:rsidRPr="0078001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B07E1">
              <w:rPr>
                <w:rFonts w:ascii="Calibri" w:hAnsi="Calibri" w:cs="Calibri"/>
                <w:sz w:val="22"/>
                <w:szCs w:val="22"/>
              </w:rPr>
              <w:t>±</w:t>
            </w:r>
            <w:r w:rsidR="00A811F9">
              <w:rPr>
                <w:rFonts w:ascii="Calibri" w:hAnsi="Calibri" w:cs="Calibri"/>
                <w:sz w:val="22"/>
                <w:szCs w:val="22"/>
              </w:rPr>
              <w:t>1</w:t>
            </w:r>
            <w:r w:rsidRPr="00EB07E1">
              <w:rPr>
                <w:rFonts w:ascii="Calibri" w:hAnsi="Calibri" w:cs="Calibri"/>
                <w:sz w:val="22"/>
                <w:szCs w:val="22"/>
              </w:rPr>
              <w:t>.</w:t>
            </w:r>
            <w:r w:rsidR="00A811F9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AF6EA9" w:rsidRPr="00780019" w14:paraId="45295B07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5B9C9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511D5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A12F7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0652F7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A147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E894" w14:textId="77777777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29B1" w14:textId="733C5414" w:rsidR="00AF6EA9" w:rsidRPr="006A1017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B07E1">
              <w:rPr>
                <w:rFonts w:ascii="Calibri" w:hAnsi="Calibri" w:cs="Calibri"/>
                <w:sz w:val="22"/>
                <w:szCs w:val="22"/>
              </w:rPr>
              <w:t>±0.</w:t>
            </w:r>
            <w:r w:rsidR="00B0670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406B" w14:textId="230D6189" w:rsidR="00AF6EA9" w:rsidRPr="0078001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B07E1">
              <w:rPr>
                <w:rFonts w:ascii="Calibri" w:hAnsi="Calibri" w:cs="Calibri"/>
                <w:sz w:val="22"/>
                <w:szCs w:val="22"/>
              </w:rPr>
              <w:t>±0.</w:t>
            </w:r>
            <w:r w:rsidR="00A811F9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B2FE6" w14:textId="611B8AAF" w:rsidR="00AF6EA9" w:rsidRPr="0078001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B07E1">
              <w:rPr>
                <w:rFonts w:ascii="Calibri" w:hAnsi="Calibri" w:cs="Calibri"/>
                <w:sz w:val="22"/>
                <w:szCs w:val="22"/>
              </w:rPr>
              <w:t>±</w:t>
            </w:r>
            <w:r w:rsidR="00A811F9">
              <w:rPr>
                <w:rFonts w:ascii="Calibri" w:hAnsi="Calibri" w:cs="Calibri"/>
                <w:sz w:val="22"/>
                <w:szCs w:val="22"/>
              </w:rPr>
              <w:t>1</w:t>
            </w:r>
            <w:r w:rsidRPr="00EB07E1">
              <w:rPr>
                <w:rFonts w:ascii="Calibri" w:hAnsi="Calibri" w:cs="Calibri"/>
                <w:sz w:val="22"/>
                <w:szCs w:val="22"/>
              </w:rPr>
              <w:t>.</w:t>
            </w:r>
            <w:r w:rsidR="00A811F9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AF6EA9" w:rsidRPr="00780019" w14:paraId="2FCEE17F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5F887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6C3CD8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6F03A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ABF08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6734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12CE" w14:textId="77777777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254F" w14:textId="77777777" w:rsidR="00AF6EA9" w:rsidRPr="006A1017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EB38" w14:textId="77777777" w:rsidR="00AF6EA9" w:rsidRPr="0078001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47A91" w14:textId="77777777" w:rsidR="00AF6EA9" w:rsidRPr="0078001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F6EA9" w:rsidRPr="00780019" w14:paraId="553ED791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D904B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47D7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1DE98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3EBE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CA7A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80CA" w14:textId="77777777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9062" w14:textId="6C72717C" w:rsidR="00AF6EA9" w:rsidRPr="006A1017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5618">
              <w:rPr>
                <w:rFonts w:ascii="Calibri" w:hAnsi="Calibri" w:cs="Calibri"/>
                <w:sz w:val="22"/>
                <w:szCs w:val="22"/>
              </w:rPr>
              <w:t>±0.</w:t>
            </w:r>
            <w:r w:rsidR="00B0670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F8FC" w14:textId="0628F130" w:rsidR="00AF6EA9" w:rsidRPr="0078001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5618">
              <w:rPr>
                <w:rFonts w:ascii="Calibri" w:hAnsi="Calibri" w:cs="Calibri"/>
                <w:sz w:val="22"/>
                <w:szCs w:val="22"/>
              </w:rPr>
              <w:t>±0.</w:t>
            </w:r>
            <w:r w:rsidR="000B4017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8BF47" w14:textId="6BB97A14" w:rsidR="00AF6EA9" w:rsidRPr="0078001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5618">
              <w:rPr>
                <w:rFonts w:ascii="Calibri" w:hAnsi="Calibri" w:cs="Calibri"/>
                <w:sz w:val="22"/>
                <w:szCs w:val="22"/>
              </w:rPr>
              <w:t>±0.</w:t>
            </w:r>
            <w:r w:rsidR="000B4017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</w:tr>
      <w:tr w:rsidR="00AF6EA9" w:rsidRPr="00780019" w14:paraId="3032F8E9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0A82B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0794C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A463B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45154E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434E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C574" w14:textId="77777777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BCE0" w14:textId="763DEC50" w:rsidR="00AF6EA9" w:rsidRPr="006A1017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5618">
              <w:rPr>
                <w:rFonts w:ascii="Calibri" w:hAnsi="Calibri" w:cs="Calibri"/>
                <w:sz w:val="22"/>
                <w:szCs w:val="22"/>
              </w:rPr>
              <w:t>±0.</w:t>
            </w:r>
            <w:r w:rsidR="00C4172E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86A9" w14:textId="6F64A117" w:rsidR="00AF6EA9" w:rsidRPr="0078001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5618">
              <w:rPr>
                <w:rFonts w:ascii="Calibri" w:hAnsi="Calibri" w:cs="Calibri"/>
                <w:sz w:val="22"/>
                <w:szCs w:val="22"/>
              </w:rPr>
              <w:t>±0.</w:t>
            </w:r>
            <w:r w:rsidR="00C27A19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0DE74" w14:textId="318D6AE3" w:rsidR="00AF6EA9" w:rsidRPr="0078001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5618">
              <w:rPr>
                <w:rFonts w:ascii="Calibri" w:hAnsi="Calibri" w:cs="Calibri"/>
                <w:sz w:val="22"/>
                <w:szCs w:val="22"/>
              </w:rPr>
              <w:t>±</w:t>
            </w:r>
            <w:r w:rsidR="00C27A19">
              <w:rPr>
                <w:rFonts w:ascii="Calibri" w:hAnsi="Calibri" w:cs="Calibri"/>
                <w:sz w:val="22"/>
                <w:szCs w:val="22"/>
              </w:rPr>
              <w:t>1</w:t>
            </w:r>
            <w:r w:rsidRPr="00605618">
              <w:rPr>
                <w:rFonts w:ascii="Calibri" w:hAnsi="Calibri" w:cs="Calibri"/>
                <w:sz w:val="22"/>
                <w:szCs w:val="22"/>
              </w:rPr>
              <w:t>.</w:t>
            </w:r>
            <w:r w:rsidR="00C27A1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AF6EA9" w:rsidRPr="00780019" w14:paraId="2BD1E293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3C448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0DDC7F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09B8C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EC3888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77D3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98E4" w14:textId="77777777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485B" w14:textId="409F9E5E" w:rsidR="00AF6EA9" w:rsidRPr="006A1017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5618">
              <w:rPr>
                <w:rFonts w:ascii="Calibri" w:hAnsi="Calibri" w:cs="Calibri"/>
                <w:sz w:val="22"/>
                <w:szCs w:val="22"/>
              </w:rPr>
              <w:t>±0.</w:t>
            </w:r>
            <w:r w:rsidR="00C4172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A99E" w14:textId="194A5FC8" w:rsidR="00AF6EA9" w:rsidRPr="0078001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5618">
              <w:rPr>
                <w:rFonts w:ascii="Calibri" w:hAnsi="Calibri" w:cs="Calibri"/>
                <w:sz w:val="22"/>
                <w:szCs w:val="22"/>
              </w:rPr>
              <w:t>±0.</w:t>
            </w:r>
            <w:r w:rsidR="00C27A19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7F514" w14:textId="554942E9" w:rsidR="00AF6EA9" w:rsidRPr="0078001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5618">
              <w:rPr>
                <w:rFonts w:ascii="Calibri" w:hAnsi="Calibri" w:cs="Calibri"/>
                <w:sz w:val="22"/>
                <w:szCs w:val="22"/>
              </w:rPr>
              <w:t>±0.</w:t>
            </w:r>
            <w:r w:rsidR="00C27A19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</w:tr>
      <w:tr w:rsidR="00AF6EA9" w:rsidRPr="00780019" w14:paraId="226FAA9B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DE0DE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D878B8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BFD0B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74C71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3C6E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1657" w14:textId="77777777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BAEF" w14:textId="77777777" w:rsidR="00AF6EA9" w:rsidRPr="006A1017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268F" w14:textId="77777777" w:rsidR="00AF6EA9" w:rsidRPr="0078001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1D94" w14:textId="77777777" w:rsidR="00AF6EA9" w:rsidRPr="0078001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F6EA9" w:rsidRPr="00780019" w14:paraId="5E1A22A2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0CF41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CD60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2B0C4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47B1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07C7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12CB" w14:textId="77777777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C3BF" w14:textId="468B45CE" w:rsidR="00AF6EA9" w:rsidRPr="006A1017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2291">
              <w:rPr>
                <w:rFonts w:ascii="Calibri" w:hAnsi="Calibri" w:cs="Calibri"/>
                <w:sz w:val="22"/>
                <w:szCs w:val="22"/>
              </w:rPr>
              <w:t>±0.</w:t>
            </w:r>
            <w:r w:rsidR="00C4172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5F0F" w14:textId="6111DBB4" w:rsidR="00AF6EA9" w:rsidRPr="0078001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2291">
              <w:rPr>
                <w:rFonts w:ascii="Calibri" w:hAnsi="Calibri" w:cs="Calibri"/>
                <w:sz w:val="22"/>
                <w:szCs w:val="22"/>
              </w:rPr>
              <w:t>±0.</w:t>
            </w:r>
            <w:r w:rsidR="00C27A19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CB936" w14:textId="7698DAE1" w:rsidR="00AF6EA9" w:rsidRPr="0078001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2291">
              <w:rPr>
                <w:rFonts w:ascii="Calibri" w:hAnsi="Calibri" w:cs="Calibri"/>
                <w:sz w:val="22"/>
                <w:szCs w:val="22"/>
              </w:rPr>
              <w:t>±0.</w:t>
            </w:r>
            <w:r w:rsidR="00C27A19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  <w:tr w:rsidR="00AF6EA9" w:rsidRPr="00C809B6" w14:paraId="711B6482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F8EC6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50751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6698C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BDF66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2718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91CB" w14:textId="77777777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FCED" w14:textId="3A8E7C5C" w:rsidR="00AF6EA9" w:rsidRPr="00C428FC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2291">
              <w:rPr>
                <w:rFonts w:ascii="Calibri" w:hAnsi="Calibri" w:cs="Calibri"/>
                <w:sz w:val="22"/>
                <w:szCs w:val="22"/>
              </w:rPr>
              <w:t>±0.</w:t>
            </w:r>
            <w:r w:rsidR="008768E1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E451" w14:textId="5A201A27" w:rsidR="00AF6EA9" w:rsidRPr="00C809B6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2291">
              <w:rPr>
                <w:rFonts w:ascii="Calibri" w:hAnsi="Calibri" w:cs="Calibri"/>
                <w:sz w:val="22"/>
                <w:szCs w:val="22"/>
              </w:rPr>
              <w:t>±0.</w:t>
            </w:r>
            <w:r w:rsidR="00F24268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5D790" w14:textId="1C9837B7" w:rsidR="00AF6EA9" w:rsidRPr="00C809B6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2291">
              <w:rPr>
                <w:rFonts w:ascii="Calibri" w:hAnsi="Calibri" w:cs="Calibri"/>
                <w:sz w:val="22"/>
                <w:szCs w:val="22"/>
              </w:rPr>
              <w:t>±0.</w:t>
            </w:r>
            <w:r w:rsidR="00F24268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</w:tr>
      <w:tr w:rsidR="00AF6EA9" w:rsidRPr="00C809B6" w14:paraId="6B8E72A0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BCE15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DC309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00E15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68FEFE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1511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E8E4" w14:textId="77777777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6A1D" w14:textId="07459B09" w:rsidR="00AF6EA9" w:rsidRPr="00C428FC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2291">
              <w:rPr>
                <w:rFonts w:ascii="Calibri" w:hAnsi="Calibri" w:cs="Calibri"/>
                <w:sz w:val="22"/>
                <w:szCs w:val="22"/>
              </w:rPr>
              <w:t>±0.</w:t>
            </w:r>
            <w:r w:rsidR="008768E1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BAF8" w14:textId="6C6B4433" w:rsidR="00AF6EA9" w:rsidRPr="00C809B6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62291">
              <w:rPr>
                <w:rFonts w:ascii="Calibri" w:hAnsi="Calibri" w:cs="Calibri"/>
                <w:sz w:val="22"/>
                <w:szCs w:val="22"/>
              </w:rPr>
              <w:t>±0.</w:t>
            </w:r>
            <w:r w:rsidR="003741ED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28D2A" w14:textId="6A24476B" w:rsidR="00AF6EA9" w:rsidRPr="00C809B6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62291">
              <w:rPr>
                <w:rFonts w:ascii="Calibri" w:hAnsi="Calibri" w:cs="Calibri"/>
                <w:sz w:val="22"/>
                <w:szCs w:val="22"/>
              </w:rPr>
              <w:t>±0.</w:t>
            </w:r>
            <w:r w:rsidR="003741ED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  <w:tr w:rsidR="00AF6EA9" w:rsidRPr="00C809B6" w14:paraId="0C5F940D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05365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1C197E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ABB68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C46D4E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3216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4D49" w14:textId="77777777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B473" w14:textId="77777777" w:rsidR="00AF6EA9" w:rsidRPr="00C428FC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6BD4" w14:textId="77777777" w:rsidR="00AF6EA9" w:rsidRPr="00C809B6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18BDE" w14:textId="77777777" w:rsidR="00AF6EA9" w:rsidRPr="00C809B6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AF6EA9" w:rsidRPr="00C809B6" w14:paraId="20D78F1E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F6660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5ECB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7D7E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2C42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9F84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65FD" w14:textId="77777777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8F5A" w14:textId="145951EF" w:rsidR="00AF6EA9" w:rsidRPr="00C428FC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4771">
              <w:rPr>
                <w:rFonts w:ascii="Calibri" w:hAnsi="Calibri" w:cs="Calibri"/>
                <w:sz w:val="22"/>
                <w:szCs w:val="22"/>
              </w:rPr>
              <w:t>±0.</w:t>
            </w:r>
            <w:r w:rsidR="008768E1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2DA9" w14:textId="0CD4CD7C" w:rsidR="00AF6EA9" w:rsidRPr="00C809B6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5F4771">
              <w:rPr>
                <w:rFonts w:ascii="Calibri" w:hAnsi="Calibri" w:cs="Calibri"/>
                <w:sz w:val="22"/>
                <w:szCs w:val="22"/>
              </w:rPr>
              <w:t>±0.</w:t>
            </w:r>
            <w:r w:rsidR="003741ED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68E8E" w14:textId="5ADBB9F4" w:rsidR="00AF6EA9" w:rsidRPr="00C809B6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5F4771">
              <w:rPr>
                <w:rFonts w:ascii="Calibri" w:hAnsi="Calibri" w:cs="Calibri"/>
                <w:sz w:val="22"/>
                <w:szCs w:val="22"/>
              </w:rPr>
              <w:t>±0.</w:t>
            </w:r>
            <w:r w:rsidR="003741ED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AF6EA9" w:rsidRPr="000C5FDD" w14:paraId="0A08F03E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A27DA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F78148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76BA4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94D2B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353F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AECB" w14:textId="77777777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73B9" w14:textId="435FA299" w:rsidR="00AF6EA9" w:rsidRPr="000C5FDD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4771">
              <w:rPr>
                <w:rFonts w:ascii="Calibri" w:hAnsi="Calibri" w:cs="Calibri"/>
                <w:sz w:val="22"/>
                <w:szCs w:val="22"/>
              </w:rPr>
              <w:t>±0.</w:t>
            </w:r>
            <w:r w:rsidR="009B3B61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28BE" w14:textId="183FCD11" w:rsidR="00AF6EA9" w:rsidRPr="000C5FDD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5F4771">
              <w:rPr>
                <w:rFonts w:ascii="Calibri" w:hAnsi="Calibri" w:cs="Calibri"/>
                <w:sz w:val="22"/>
                <w:szCs w:val="22"/>
              </w:rPr>
              <w:t>±</w:t>
            </w:r>
            <w:r w:rsidR="00DF6E61">
              <w:rPr>
                <w:rFonts w:ascii="Calibri" w:hAnsi="Calibri" w:cs="Calibri"/>
                <w:sz w:val="22"/>
                <w:szCs w:val="22"/>
              </w:rPr>
              <w:t>1</w:t>
            </w:r>
            <w:r w:rsidRPr="005F4771">
              <w:rPr>
                <w:rFonts w:ascii="Calibri" w:hAnsi="Calibri" w:cs="Calibri"/>
                <w:sz w:val="22"/>
                <w:szCs w:val="22"/>
              </w:rPr>
              <w:t>.</w:t>
            </w:r>
            <w:r w:rsidR="00DF6E61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EE521" w14:textId="04A96EDB" w:rsidR="00AF6EA9" w:rsidRPr="000C5FDD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5F4771">
              <w:rPr>
                <w:rFonts w:ascii="Calibri" w:hAnsi="Calibri" w:cs="Calibri"/>
                <w:sz w:val="22"/>
                <w:szCs w:val="22"/>
              </w:rPr>
              <w:t>±</w:t>
            </w:r>
            <w:r w:rsidR="00DF6E61">
              <w:rPr>
                <w:rFonts w:ascii="Calibri" w:hAnsi="Calibri" w:cs="Calibri"/>
                <w:sz w:val="22"/>
                <w:szCs w:val="22"/>
              </w:rPr>
              <w:t>2</w:t>
            </w:r>
            <w:r w:rsidRPr="005F4771">
              <w:rPr>
                <w:rFonts w:ascii="Calibri" w:hAnsi="Calibri" w:cs="Calibri"/>
                <w:sz w:val="22"/>
                <w:szCs w:val="22"/>
              </w:rPr>
              <w:t>.</w:t>
            </w:r>
            <w:r w:rsidR="00DF6E61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AF6EA9" w:rsidRPr="000C5FDD" w14:paraId="5C4C5347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5386B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215B2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729AD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6ADC8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CCFC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DF26" w14:textId="77777777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9B76" w14:textId="46ED9D86" w:rsidR="00AF6EA9" w:rsidRPr="000C5FDD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4771">
              <w:rPr>
                <w:rFonts w:ascii="Calibri" w:hAnsi="Calibri" w:cs="Calibri"/>
                <w:sz w:val="22"/>
                <w:szCs w:val="22"/>
              </w:rPr>
              <w:t>±0.</w:t>
            </w:r>
            <w:r w:rsidR="009B3B61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ABA6" w14:textId="730E6A79" w:rsidR="00AF6EA9" w:rsidRPr="000C5FDD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4771">
              <w:rPr>
                <w:rFonts w:ascii="Calibri" w:hAnsi="Calibri" w:cs="Calibri"/>
                <w:sz w:val="22"/>
                <w:szCs w:val="22"/>
              </w:rPr>
              <w:t>±0.</w:t>
            </w:r>
            <w:r w:rsidR="00DF6E61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BD879" w14:textId="61214DD5" w:rsidR="00AF6EA9" w:rsidRPr="000C5FDD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4771">
              <w:rPr>
                <w:rFonts w:ascii="Calibri" w:hAnsi="Calibri" w:cs="Calibri"/>
                <w:sz w:val="22"/>
                <w:szCs w:val="22"/>
              </w:rPr>
              <w:t>±</w:t>
            </w:r>
            <w:r w:rsidR="00DF6E61">
              <w:rPr>
                <w:rFonts w:ascii="Calibri" w:hAnsi="Calibri" w:cs="Calibri"/>
                <w:sz w:val="22"/>
                <w:szCs w:val="22"/>
              </w:rPr>
              <w:t>1</w:t>
            </w:r>
            <w:r w:rsidRPr="005F4771">
              <w:rPr>
                <w:rFonts w:ascii="Calibri" w:hAnsi="Calibri" w:cs="Calibri"/>
                <w:sz w:val="22"/>
                <w:szCs w:val="22"/>
              </w:rPr>
              <w:t>.</w:t>
            </w:r>
            <w:r w:rsidR="00DF6E61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AF6EA9" w:rsidRPr="000C5FDD" w14:paraId="2E485CC6" w14:textId="77777777" w:rsidTr="000278D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3A2E8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D8F80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6E6A9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BADFA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F55C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A456" w14:textId="77777777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5E44" w14:textId="77777777" w:rsidR="00AF6EA9" w:rsidRPr="000C5FDD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4D89" w14:textId="77777777" w:rsidR="00AF6EA9" w:rsidRPr="000C5FDD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B841E" w14:textId="77777777" w:rsidR="00AF6EA9" w:rsidRPr="000C5FDD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AF6EA9" w:rsidRPr="000C5FDD" w14:paraId="6C92E2F2" w14:textId="77777777" w:rsidTr="000278DA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E4A8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DADF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6EB0" w14:textId="77777777" w:rsidR="00AF6EA9" w:rsidRPr="004E4BE5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08F7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B9F4" w14:textId="77777777" w:rsidR="00AF6EA9" w:rsidRDefault="00AF6EA9" w:rsidP="00AF6E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B7C2" w14:textId="77777777" w:rsidR="00AF6EA9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5987" w14:textId="24C104A2" w:rsidR="00AF6EA9" w:rsidRPr="000C5FDD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A073B">
              <w:rPr>
                <w:rFonts w:ascii="Calibri" w:hAnsi="Calibri" w:cs="Calibri"/>
                <w:sz w:val="22"/>
                <w:szCs w:val="22"/>
              </w:rPr>
              <w:t>±0.</w:t>
            </w:r>
            <w:r w:rsidR="009B3B61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77E4" w14:textId="78C1D5E4" w:rsidR="00AF6EA9" w:rsidRPr="000C5FDD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A073B">
              <w:rPr>
                <w:rFonts w:ascii="Calibri" w:hAnsi="Calibri" w:cs="Calibri"/>
                <w:sz w:val="22"/>
                <w:szCs w:val="22"/>
              </w:rPr>
              <w:t>±0.</w:t>
            </w:r>
            <w:r w:rsidR="00061FD0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E5C98" w14:textId="57F54E18" w:rsidR="00AF6EA9" w:rsidRPr="000C5FDD" w:rsidRDefault="00AF6EA9" w:rsidP="00AF6EA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A073B">
              <w:rPr>
                <w:rFonts w:ascii="Calibri" w:hAnsi="Calibri" w:cs="Calibri"/>
                <w:sz w:val="22"/>
                <w:szCs w:val="22"/>
              </w:rPr>
              <w:t>±</w:t>
            </w:r>
            <w:r w:rsidR="00061FD0">
              <w:rPr>
                <w:rFonts w:ascii="Calibri" w:hAnsi="Calibri" w:cs="Calibri"/>
                <w:sz w:val="22"/>
                <w:szCs w:val="22"/>
              </w:rPr>
              <w:t>1</w:t>
            </w:r>
            <w:r w:rsidRPr="002A073B">
              <w:rPr>
                <w:rFonts w:ascii="Calibri" w:hAnsi="Calibri" w:cs="Calibri"/>
                <w:sz w:val="22"/>
                <w:szCs w:val="22"/>
              </w:rPr>
              <w:t>.</w:t>
            </w:r>
            <w:r w:rsidR="00061FD0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</w:tbl>
    <w:p w14:paraId="545A3E07" w14:textId="75F76813" w:rsidR="002744B4" w:rsidRPr="00E36400" w:rsidRDefault="00E36400" w:rsidP="00E36400">
      <w:pPr>
        <w:pStyle w:val="Caption"/>
        <w:jc w:val="center"/>
        <w:rPr>
          <w:sz w:val="22"/>
          <w:szCs w:val="22"/>
        </w:rPr>
      </w:pPr>
      <w:r w:rsidRPr="00E36400">
        <w:rPr>
          <w:sz w:val="22"/>
          <w:szCs w:val="22"/>
        </w:rPr>
        <w:t xml:space="preserve">Table </w:t>
      </w:r>
      <w:r w:rsidRPr="00E36400">
        <w:rPr>
          <w:sz w:val="22"/>
          <w:szCs w:val="22"/>
        </w:rPr>
        <w:fldChar w:fldCharType="begin"/>
      </w:r>
      <w:r w:rsidRPr="00E36400">
        <w:rPr>
          <w:sz w:val="22"/>
          <w:szCs w:val="22"/>
        </w:rPr>
        <w:instrText xml:space="preserve"> SEQ Table \* ARABIC </w:instrText>
      </w:r>
      <w:r w:rsidRPr="00E36400">
        <w:rPr>
          <w:sz w:val="22"/>
          <w:szCs w:val="22"/>
        </w:rPr>
        <w:fldChar w:fldCharType="separate"/>
      </w:r>
      <w:r w:rsidR="0001279B">
        <w:rPr>
          <w:noProof/>
          <w:sz w:val="22"/>
          <w:szCs w:val="22"/>
        </w:rPr>
        <w:t>12</w:t>
      </w:r>
      <w:r w:rsidRPr="00E36400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RSRP simulation results for </w:t>
      </w:r>
      <w:r w:rsidR="003A12AB">
        <w:rPr>
          <w:sz w:val="22"/>
          <w:szCs w:val="22"/>
        </w:rPr>
        <w:t>fully staggered</w:t>
      </w:r>
      <w:r>
        <w:rPr>
          <w:sz w:val="22"/>
          <w:szCs w:val="22"/>
        </w:rPr>
        <w:t xml:space="preserve"> SL PRS in TDL-</w:t>
      </w:r>
      <w:r>
        <w:rPr>
          <w:sz w:val="22"/>
          <w:szCs w:val="22"/>
        </w:rPr>
        <w:t>B</w:t>
      </w:r>
      <w:r>
        <w:rPr>
          <w:sz w:val="22"/>
          <w:szCs w:val="22"/>
        </w:rPr>
        <w:t>.</w:t>
      </w:r>
    </w:p>
    <w:p w14:paraId="0E785CFB" w14:textId="3A440D27" w:rsidR="00E27AF5" w:rsidRDefault="00E27AF5" w:rsidP="00E27AF5"/>
    <w:p w14:paraId="5FB96E61" w14:textId="77777777" w:rsidR="00E27AF5" w:rsidRPr="00E27AF5" w:rsidRDefault="00E27AF5" w:rsidP="00E27AF5"/>
    <w:p w14:paraId="31A3B3D8" w14:textId="77777777" w:rsidR="004D683E" w:rsidRDefault="004D683E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D677135" w14:textId="5FF0BD86" w:rsidR="00AB5379" w:rsidRDefault="00AB5379">
      <w:pPr>
        <w:pStyle w:val="Heading1"/>
        <w:rPr>
          <w:lang w:val="en-US"/>
        </w:rPr>
      </w:pPr>
      <w:r>
        <w:rPr>
          <w:lang w:val="en-US"/>
        </w:rPr>
        <w:lastRenderedPageBreak/>
        <w:t>Simulation results for RSTD</w:t>
      </w:r>
    </w:p>
    <w:tbl>
      <w:tblPr>
        <w:tblW w:w="8356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022"/>
        <w:gridCol w:w="1728"/>
        <w:gridCol w:w="1728"/>
        <w:gridCol w:w="6"/>
      </w:tblGrid>
      <w:tr w:rsidR="00430025" w:rsidRPr="004E4BE5" w14:paraId="56EEE3C6" w14:textId="77777777" w:rsidTr="00421A15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D26D" w14:textId="77777777" w:rsidR="00430025" w:rsidRPr="004E4BE5" w:rsidRDefault="0043002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5A31" w14:textId="77777777" w:rsidR="00430025" w:rsidRPr="004E4BE5" w:rsidRDefault="0043002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E54B" w14:textId="77777777" w:rsidR="00430025" w:rsidRPr="004E4BE5" w:rsidRDefault="0043002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B1969" w14:textId="77777777" w:rsidR="00430025" w:rsidRPr="004E4BE5" w:rsidRDefault="0043002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rate(Tc)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A763C" w14:textId="77777777" w:rsidR="00430025" w:rsidRPr="004E4BE5" w:rsidRDefault="0043002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86B244" w14:textId="77777777" w:rsidR="00430025" w:rsidRDefault="0043002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1A5B5" w14:textId="0E018B2C" w:rsidR="00430025" w:rsidRPr="004E4BE5" w:rsidRDefault="0023303D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(Tc)</w:t>
            </w:r>
          </w:p>
        </w:tc>
      </w:tr>
      <w:tr w:rsidR="00421A15" w:rsidRPr="004E4BE5" w14:paraId="504F27B2" w14:textId="77777777" w:rsidTr="00421A15">
        <w:trPr>
          <w:gridAfter w:val="1"/>
          <w:wAfter w:w="6" w:type="dxa"/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06A9" w14:textId="77777777" w:rsidR="00421A15" w:rsidRPr="004E4BE5" w:rsidRDefault="00421A15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522B" w14:textId="77777777" w:rsidR="00421A15" w:rsidRPr="004E4BE5" w:rsidRDefault="00421A15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0E1D" w14:textId="77777777" w:rsidR="00421A15" w:rsidRPr="004E4BE5" w:rsidRDefault="00421A15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6E37" w14:textId="77777777" w:rsidR="00421A15" w:rsidRPr="004E4BE5" w:rsidRDefault="00421A15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8FB3D" w14:textId="77777777" w:rsidR="00421A15" w:rsidRPr="004E4BE5" w:rsidRDefault="00421A15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230A" w14:textId="77777777" w:rsidR="00421A15" w:rsidRDefault="00421A1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DBE0" w14:textId="41A9AF66" w:rsidR="00421A15" w:rsidRPr="004E4BE5" w:rsidRDefault="00421A1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</w:t>
            </w:r>
            <w:r w:rsidR="002D2C1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0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dB, </w:t>
            </w: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771A3" w14:textId="57564476" w:rsidR="00421A15" w:rsidRPr="004E4BE5" w:rsidRDefault="00421A1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-3 dB, </w:t>
            </w: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</w:t>
            </w:r>
          </w:p>
        </w:tc>
      </w:tr>
      <w:tr w:rsidR="00356C92" w:rsidRPr="004E4BE5" w14:paraId="5D883B17" w14:textId="77777777" w:rsidTr="00166BAB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B2BB53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C90297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557D6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785AF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0555A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422D" w14:textId="77777777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8214" w14:textId="559E9088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3907D9">
              <w:rPr>
                <w:rFonts w:ascii="Calibri" w:hAnsi="Calibri" w:cs="Calibri"/>
                <w:sz w:val="22"/>
                <w:szCs w:val="22"/>
              </w:rPr>
              <w:t>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3D611" w14:textId="20870532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221369">
              <w:rPr>
                <w:rFonts w:ascii="Calibri" w:hAnsi="Calibri" w:cs="Calibri"/>
                <w:sz w:val="22"/>
                <w:szCs w:val="22"/>
              </w:rPr>
              <w:t>77</w:t>
            </w:r>
          </w:p>
        </w:tc>
      </w:tr>
      <w:tr w:rsidR="00356C92" w:rsidRPr="004E4BE5" w14:paraId="5BD3D250" w14:textId="77777777" w:rsidTr="00166BAB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FD74B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2E56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58E21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A6F9E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98BBE5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FC35" w14:textId="77777777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6A0C" w14:textId="3B0312B5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45ABD">
              <w:rPr>
                <w:rFonts w:ascii="Calibri" w:hAnsi="Calibri" w:cs="Calibri"/>
                <w:sz w:val="22"/>
                <w:szCs w:val="22"/>
              </w:rPr>
              <w:t>±</w:t>
            </w:r>
            <w:r w:rsidR="003907D9">
              <w:rPr>
                <w:rFonts w:ascii="Calibri" w:hAnsi="Calibri" w:cs="Calibri"/>
                <w:sz w:val="22"/>
                <w:szCs w:val="22"/>
              </w:rPr>
              <w:t>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84D21" w14:textId="697FC52E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221369">
              <w:rPr>
                <w:rFonts w:ascii="Calibri" w:hAnsi="Calibri" w:cs="Calibri"/>
                <w:sz w:val="22"/>
                <w:szCs w:val="22"/>
              </w:rPr>
              <w:t>77</w:t>
            </w:r>
          </w:p>
        </w:tc>
      </w:tr>
      <w:tr w:rsidR="00356C92" w:rsidRPr="004E4BE5" w14:paraId="044ED6E6" w14:textId="77777777" w:rsidTr="00166BAB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83368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90FA5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A183E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0BA32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F3E86D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9CC0" w14:textId="77777777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54F4" w14:textId="6DF93F68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45ABD">
              <w:rPr>
                <w:rFonts w:ascii="Calibri" w:hAnsi="Calibri" w:cs="Calibri"/>
                <w:sz w:val="22"/>
                <w:szCs w:val="22"/>
              </w:rPr>
              <w:t>±</w:t>
            </w:r>
            <w:r w:rsidR="003907D9">
              <w:rPr>
                <w:rFonts w:ascii="Calibri" w:hAnsi="Calibri" w:cs="Calibri"/>
                <w:sz w:val="22"/>
                <w:szCs w:val="22"/>
              </w:rPr>
              <w:t>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B15C4" w14:textId="03D030FD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EA1ACA">
              <w:rPr>
                <w:rFonts w:ascii="Calibri" w:hAnsi="Calibri" w:cs="Calibri"/>
                <w:sz w:val="22"/>
                <w:szCs w:val="22"/>
              </w:rPr>
              <w:t>78</w:t>
            </w:r>
          </w:p>
        </w:tc>
      </w:tr>
      <w:tr w:rsidR="00356C92" w:rsidRPr="004E4BE5" w14:paraId="6280CEEA" w14:textId="77777777" w:rsidTr="00166BAB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6EF19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F7F1A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BED4D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B692F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2EEB1E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BCD6" w14:textId="77777777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168B" w14:textId="0F3BB50E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45ABD">
              <w:rPr>
                <w:rFonts w:ascii="Calibri" w:hAnsi="Calibri" w:cs="Calibri"/>
                <w:sz w:val="22"/>
                <w:szCs w:val="22"/>
              </w:rPr>
              <w:t>±</w:t>
            </w:r>
            <w:r w:rsidR="003907D9">
              <w:rPr>
                <w:rFonts w:ascii="Calibri" w:hAnsi="Calibri" w:cs="Calibri"/>
                <w:sz w:val="22"/>
                <w:szCs w:val="22"/>
              </w:rPr>
              <w:t>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DF14" w14:textId="013F65D0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EA1ACA">
              <w:rPr>
                <w:rFonts w:ascii="Calibri" w:hAnsi="Calibri" w:cs="Calibri"/>
                <w:sz w:val="22"/>
                <w:szCs w:val="22"/>
              </w:rPr>
              <w:t>77</w:t>
            </w:r>
          </w:p>
        </w:tc>
      </w:tr>
      <w:tr w:rsidR="00356C92" w:rsidRPr="004E4BE5" w14:paraId="3EAC287D" w14:textId="77777777" w:rsidTr="00166BAB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EE03F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D8051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07C71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62E3CC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A06C3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5834" w14:textId="77777777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BC46" w14:textId="2B25CA79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45ABD">
              <w:rPr>
                <w:rFonts w:ascii="Calibri" w:hAnsi="Calibri" w:cs="Calibri"/>
                <w:sz w:val="22"/>
                <w:szCs w:val="22"/>
              </w:rPr>
              <w:t>±</w:t>
            </w:r>
            <w:r w:rsidR="00C8450D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4CEBF" w14:textId="7B2A119A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13659A"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</w:tr>
      <w:tr w:rsidR="00221369" w:rsidRPr="004E4BE5" w14:paraId="7646D730" w14:textId="77777777" w:rsidTr="00166BAB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A189A" w14:textId="77777777" w:rsidR="00221369" w:rsidRDefault="00221369" w:rsidP="002213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EB9F1" w14:textId="77777777" w:rsidR="00221369" w:rsidRDefault="00221369" w:rsidP="002213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01EE8" w14:textId="77777777" w:rsidR="00221369" w:rsidRDefault="00221369" w:rsidP="002213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E6148" w14:textId="77777777" w:rsidR="00221369" w:rsidRDefault="00221369" w:rsidP="002213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6C712" w14:textId="77777777" w:rsidR="00221369" w:rsidRPr="004E4BE5" w:rsidRDefault="00221369" w:rsidP="002213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D50F" w14:textId="77777777" w:rsidR="00221369" w:rsidRDefault="00221369" w:rsidP="0022136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59EA" w14:textId="280EB9ED" w:rsidR="00221369" w:rsidRDefault="00221369" w:rsidP="0022136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45ABD">
              <w:rPr>
                <w:rFonts w:ascii="Calibri" w:hAnsi="Calibri" w:cs="Calibri"/>
                <w:sz w:val="22"/>
                <w:szCs w:val="22"/>
              </w:rPr>
              <w:t>±</w:t>
            </w:r>
            <w:r w:rsidR="003907D9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5825B" w14:textId="151D4A50" w:rsidR="00221369" w:rsidRDefault="00221369" w:rsidP="0022136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17D8B">
              <w:rPr>
                <w:rFonts w:ascii="Calibri" w:hAnsi="Calibri" w:cs="Calibri"/>
                <w:sz w:val="22"/>
                <w:szCs w:val="22"/>
              </w:rPr>
              <w:t>±40</w:t>
            </w:r>
          </w:p>
        </w:tc>
      </w:tr>
      <w:tr w:rsidR="00221369" w:rsidRPr="004E4BE5" w14:paraId="6206A399" w14:textId="77777777" w:rsidTr="00166BAB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A4F7D" w14:textId="77777777" w:rsidR="00221369" w:rsidRDefault="00221369" w:rsidP="002213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83C6A" w14:textId="77777777" w:rsidR="00221369" w:rsidRDefault="00221369" w:rsidP="002213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2655A" w14:textId="77777777" w:rsidR="00221369" w:rsidRDefault="00221369" w:rsidP="002213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72C67" w14:textId="77777777" w:rsidR="00221369" w:rsidRDefault="00221369" w:rsidP="002213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EF24E3" w14:textId="77777777" w:rsidR="00221369" w:rsidRPr="004E4BE5" w:rsidRDefault="00221369" w:rsidP="002213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FE85" w14:textId="77777777" w:rsidR="00221369" w:rsidRDefault="00221369" w:rsidP="0022136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F6EE" w14:textId="7FA6F608" w:rsidR="00221369" w:rsidRDefault="00221369" w:rsidP="0022136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45ABD">
              <w:rPr>
                <w:rFonts w:ascii="Calibri" w:hAnsi="Calibri" w:cs="Calibri"/>
                <w:sz w:val="22"/>
                <w:szCs w:val="22"/>
              </w:rPr>
              <w:t>±</w:t>
            </w:r>
            <w:r w:rsidR="003907D9">
              <w:rPr>
                <w:rFonts w:ascii="Calibri" w:hAnsi="Calibri" w:cs="Calibri"/>
                <w:sz w:val="22"/>
                <w:szCs w:val="22"/>
              </w:rPr>
              <w:t>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DF82C" w14:textId="090B1097" w:rsidR="00221369" w:rsidRDefault="00221369" w:rsidP="0022136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17D8B">
              <w:rPr>
                <w:rFonts w:ascii="Calibri" w:hAnsi="Calibri" w:cs="Calibri"/>
                <w:sz w:val="22"/>
                <w:szCs w:val="22"/>
              </w:rPr>
              <w:t>±40</w:t>
            </w:r>
          </w:p>
        </w:tc>
      </w:tr>
      <w:tr w:rsidR="00221369" w:rsidRPr="004E4BE5" w14:paraId="20B905B2" w14:textId="77777777" w:rsidTr="00166BAB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F08D6" w14:textId="77777777" w:rsidR="00221369" w:rsidRDefault="00221369" w:rsidP="002213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2D4EE" w14:textId="77777777" w:rsidR="00221369" w:rsidRDefault="00221369" w:rsidP="002213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F8A79" w14:textId="77777777" w:rsidR="00221369" w:rsidRDefault="00221369" w:rsidP="002213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01FE6" w14:textId="77777777" w:rsidR="00221369" w:rsidRDefault="00221369" w:rsidP="002213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46928" w14:textId="77777777" w:rsidR="00221369" w:rsidRPr="004E4BE5" w:rsidRDefault="00221369" w:rsidP="002213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22FC" w14:textId="77777777" w:rsidR="00221369" w:rsidRDefault="00221369" w:rsidP="0022136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655" w14:textId="13B16337" w:rsidR="00221369" w:rsidRDefault="00221369" w:rsidP="0022136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45ABD">
              <w:rPr>
                <w:rFonts w:ascii="Calibri" w:hAnsi="Calibri" w:cs="Calibri"/>
                <w:sz w:val="22"/>
                <w:szCs w:val="22"/>
              </w:rPr>
              <w:t>±</w:t>
            </w:r>
            <w:r w:rsidR="003907D9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71622" w14:textId="6A22FFD5" w:rsidR="00221369" w:rsidRDefault="00221369" w:rsidP="0022136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17D8B">
              <w:rPr>
                <w:rFonts w:ascii="Calibri" w:hAnsi="Calibri" w:cs="Calibri"/>
                <w:sz w:val="22"/>
                <w:szCs w:val="22"/>
              </w:rPr>
              <w:t>±40</w:t>
            </w:r>
          </w:p>
        </w:tc>
      </w:tr>
      <w:tr w:rsidR="00356C92" w:rsidRPr="004E4BE5" w14:paraId="6A380A66" w14:textId="77777777" w:rsidTr="00166BAB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C545A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DD06F7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11EC0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E5909A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E950AA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919" w14:textId="77777777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B124" w14:textId="2A938431" w:rsidR="00356C92" w:rsidRPr="006A1017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145ABD">
              <w:rPr>
                <w:rFonts w:ascii="Calibri" w:hAnsi="Calibri" w:cs="Calibri"/>
                <w:sz w:val="22"/>
                <w:szCs w:val="22"/>
              </w:rPr>
              <w:t>±</w:t>
            </w:r>
            <w:r w:rsidR="00B40418"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27FA8" w14:textId="60469ED5" w:rsidR="00356C92" w:rsidRPr="00780019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8E3AD9">
              <w:rPr>
                <w:rFonts w:ascii="Calibri" w:hAnsi="Calibri" w:cs="Calibri"/>
                <w:sz w:val="22"/>
                <w:szCs w:val="22"/>
              </w:rPr>
              <w:t>87</w:t>
            </w:r>
          </w:p>
        </w:tc>
      </w:tr>
      <w:tr w:rsidR="00356C92" w:rsidRPr="004E4BE5" w14:paraId="3ABDF708" w14:textId="77777777" w:rsidTr="00166BAB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3D801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B255E2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95AFCC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85F6C9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300C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0A95" w14:textId="77777777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E83E" w14:textId="4044B610" w:rsidR="00356C92" w:rsidRPr="006A1017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45ABD">
              <w:rPr>
                <w:rFonts w:ascii="Calibri" w:hAnsi="Calibri" w:cs="Calibri"/>
                <w:sz w:val="22"/>
                <w:szCs w:val="22"/>
              </w:rPr>
              <w:t>±</w:t>
            </w:r>
            <w:r w:rsidR="00B40418"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5D30A" w14:textId="3B75579A" w:rsidR="00356C92" w:rsidRPr="00780019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8E3AD9">
              <w:rPr>
                <w:rFonts w:ascii="Calibri" w:hAnsi="Calibri" w:cs="Calibri"/>
                <w:sz w:val="22"/>
                <w:szCs w:val="22"/>
              </w:rPr>
              <w:t>87</w:t>
            </w:r>
          </w:p>
        </w:tc>
      </w:tr>
      <w:tr w:rsidR="00356C92" w:rsidRPr="004E4BE5" w14:paraId="4A996890" w14:textId="77777777" w:rsidTr="00166BAB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AC3ED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FB22A8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D4C6A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195FFD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52D0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D099" w14:textId="77777777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7204" w14:textId="2FBC05ED" w:rsidR="00356C92" w:rsidRPr="006A1017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45ABD">
              <w:rPr>
                <w:rFonts w:ascii="Calibri" w:hAnsi="Calibri" w:cs="Calibri"/>
                <w:sz w:val="22"/>
                <w:szCs w:val="22"/>
              </w:rPr>
              <w:t>±</w:t>
            </w:r>
            <w:r w:rsidR="00B40418"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0C3EE" w14:textId="20E5CB58" w:rsidR="00356C92" w:rsidRPr="00780019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AC386C">
              <w:rPr>
                <w:rFonts w:ascii="Calibri" w:hAnsi="Calibri" w:cs="Calibri"/>
                <w:sz w:val="22"/>
                <w:szCs w:val="22"/>
              </w:rPr>
              <w:t>87</w:t>
            </w:r>
          </w:p>
        </w:tc>
      </w:tr>
      <w:tr w:rsidR="00356C92" w:rsidRPr="004E4BE5" w14:paraId="491AC090" w14:textId="77777777" w:rsidTr="00166BAB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D4AC1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C448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B9C80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CA00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10FC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42C0" w14:textId="77777777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AA38" w14:textId="2A5DF2DA" w:rsidR="00356C92" w:rsidRPr="006A1017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45ABD">
              <w:rPr>
                <w:rFonts w:ascii="Calibri" w:hAnsi="Calibri" w:cs="Calibri"/>
                <w:sz w:val="22"/>
                <w:szCs w:val="22"/>
              </w:rPr>
              <w:t>±</w:t>
            </w:r>
            <w:r w:rsidR="00B40418"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C7329" w14:textId="406DC871" w:rsidR="00356C92" w:rsidRPr="00780019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AC386C">
              <w:rPr>
                <w:rFonts w:ascii="Calibri" w:hAnsi="Calibri" w:cs="Calibri"/>
                <w:sz w:val="22"/>
                <w:szCs w:val="22"/>
              </w:rPr>
              <w:t>80</w:t>
            </w:r>
          </w:p>
        </w:tc>
      </w:tr>
      <w:tr w:rsidR="00356C92" w:rsidRPr="004E4BE5" w14:paraId="70C98AC6" w14:textId="77777777" w:rsidTr="00166BAB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A37E5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1F0F06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05A49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E454CD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EB61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B6D6" w14:textId="77777777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29CD" w14:textId="63A2C1C0" w:rsidR="00356C92" w:rsidRPr="006A1017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45ABD">
              <w:rPr>
                <w:rFonts w:ascii="Calibri" w:hAnsi="Calibri" w:cs="Calibri"/>
                <w:sz w:val="22"/>
                <w:szCs w:val="22"/>
              </w:rPr>
              <w:t>±</w:t>
            </w:r>
            <w:r w:rsidR="00205CD7">
              <w:rPr>
                <w:rFonts w:ascii="Calibri" w:hAnsi="Calibri" w:cs="Calibri"/>
                <w:sz w:val="22"/>
                <w:szCs w:val="22"/>
              </w:rPr>
              <w:t>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9F0D8" w14:textId="3B2EB0A4" w:rsidR="00356C92" w:rsidRPr="00780019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AC386C"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</w:tr>
      <w:tr w:rsidR="00356C92" w:rsidRPr="004E4BE5" w14:paraId="2BC94DF7" w14:textId="77777777" w:rsidTr="00166BAB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DB4F4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73EB8E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06440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B2D7E6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54B8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D93A" w14:textId="77777777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83BA" w14:textId="0A2572E4" w:rsidR="00356C92" w:rsidRPr="006A1017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45ABD">
              <w:rPr>
                <w:rFonts w:ascii="Calibri" w:hAnsi="Calibri" w:cs="Calibri"/>
                <w:sz w:val="22"/>
                <w:szCs w:val="22"/>
              </w:rPr>
              <w:t>±</w:t>
            </w:r>
            <w:r w:rsidR="00205CD7">
              <w:rPr>
                <w:rFonts w:ascii="Calibri" w:hAnsi="Calibri" w:cs="Calibri"/>
                <w:sz w:val="22"/>
                <w:szCs w:val="22"/>
              </w:rPr>
              <w:t>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776B" w14:textId="422E8991" w:rsidR="00356C92" w:rsidRPr="00780019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AC386C">
              <w:rPr>
                <w:rFonts w:ascii="Calibri" w:hAnsi="Calibri" w:cs="Calibri"/>
                <w:sz w:val="22"/>
                <w:szCs w:val="22"/>
              </w:rPr>
              <w:t>42</w:t>
            </w:r>
          </w:p>
        </w:tc>
      </w:tr>
      <w:tr w:rsidR="00356C92" w:rsidRPr="004E4BE5" w14:paraId="386BF0EB" w14:textId="77777777" w:rsidTr="00166BAB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0CD94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9B803B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32CA1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23E41F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459E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7565" w14:textId="77777777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89F8" w14:textId="1C7B14CD" w:rsidR="00356C92" w:rsidRPr="006A1017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45ABD">
              <w:rPr>
                <w:rFonts w:ascii="Calibri" w:hAnsi="Calibri" w:cs="Calibri"/>
                <w:sz w:val="22"/>
                <w:szCs w:val="22"/>
              </w:rPr>
              <w:t>±</w:t>
            </w:r>
            <w:r w:rsidR="00205CD7">
              <w:rPr>
                <w:rFonts w:ascii="Calibri" w:hAnsi="Calibri" w:cs="Calibri"/>
                <w:sz w:val="22"/>
                <w:szCs w:val="22"/>
              </w:rPr>
              <w:t>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32E81" w14:textId="1EDE8B14" w:rsidR="00356C92" w:rsidRPr="00780019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AC386C">
              <w:rPr>
                <w:rFonts w:ascii="Calibri" w:hAnsi="Calibri" w:cs="Calibri"/>
                <w:sz w:val="22"/>
                <w:szCs w:val="22"/>
              </w:rPr>
              <w:t>42</w:t>
            </w:r>
          </w:p>
        </w:tc>
      </w:tr>
      <w:tr w:rsidR="00356C92" w:rsidRPr="004E4BE5" w14:paraId="45D30A8E" w14:textId="77777777" w:rsidTr="00166BAB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629FC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6E62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8642B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92CD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7966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F6FF" w14:textId="77777777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96A3" w14:textId="1461F661" w:rsidR="00356C92" w:rsidRPr="006A1017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45ABD">
              <w:rPr>
                <w:rFonts w:ascii="Calibri" w:hAnsi="Calibri" w:cs="Calibri"/>
                <w:sz w:val="22"/>
                <w:szCs w:val="22"/>
              </w:rPr>
              <w:t>±</w:t>
            </w:r>
            <w:r w:rsidR="00205CD7">
              <w:rPr>
                <w:rFonts w:ascii="Calibri" w:hAnsi="Calibri" w:cs="Calibri"/>
                <w:sz w:val="22"/>
                <w:szCs w:val="22"/>
              </w:rPr>
              <w:t>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9F1EF" w14:textId="06352E93" w:rsidR="00356C92" w:rsidRPr="00780019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AC386C">
              <w:rPr>
                <w:rFonts w:ascii="Calibri" w:hAnsi="Calibri" w:cs="Calibri"/>
                <w:sz w:val="22"/>
                <w:szCs w:val="22"/>
              </w:rPr>
              <w:t>42</w:t>
            </w:r>
          </w:p>
        </w:tc>
      </w:tr>
      <w:tr w:rsidR="00356C92" w:rsidRPr="004E4BE5" w14:paraId="624C2FDD" w14:textId="77777777" w:rsidTr="00166BAB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8D449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04C12C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387DB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2FB25A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FFB5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BADE" w14:textId="77777777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90A4" w14:textId="60897430" w:rsidR="00356C92" w:rsidRPr="00C428FC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45ABD">
              <w:rPr>
                <w:rFonts w:ascii="Calibri" w:hAnsi="Calibri" w:cs="Calibri"/>
                <w:sz w:val="22"/>
                <w:szCs w:val="22"/>
              </w:rPr>
              <w:t>±</w:t>
            </w:r>
            <w:r w:rsidR="00DA714F">
              <w:rPr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9C7C" w14:textId="22134E6D" w:rsidR="00356C92" w:rsidRPr="00C809B6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EA1ACA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</w:tr>
      <w:tr w:rsidR="00356C92" w:rsidRPr="004E4BE5" w14:paraId="075124D1" w14:textId="77777777" w:rsidTr="00166BAB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523ED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0117D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BD2D0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32657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BAF6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43AA" w14:textId="77777777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917F" w14:textId="41827B12" w:rsidR="00356C92" w:rsidRPr="00C428FC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45ABD">
              <w:rPr>
                <w:rFonts w:ascii="Calibri" w:hAnsi="Calibri" w:cs="Calibri"/>
                <w:sz w:val="22"/>
                <w:szCs w:val="22"/>
              </w:rPr>
              <w:t>±</w:t>
            </w:r>
            <w:r w:rsidR="00DA714F">
              <w:rPr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6E2A1" w14:textId="7B2B457B" w:rsidR="00356C92" w:rsidRPr="00C809B6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EA1ACA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</w:tr>
      <w:tr w:rsidR="00356C92" w:rsidRPr="004E4BE5" w14:paraId="3990D584" w14:textId="77777777" w:rsidTr="00166BAB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E0FCF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166A6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B97BD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918A9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CD8F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A956" w14:textId="77777777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368A" w14:textId="496B9728" w:rsidR="00356C92" w:rsidRPr="00C428FC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45ABD">
              <w:rPr>
                <w:rFonts w:ascii="Calibri" w:hAnsi="Calibri" w:cs="Calibri"/>
                <w:sz w:val="22"/>
                <w:szCs w:val="22"/>
              </w:rPr>
              <w:t>±</w:t>
            </w:r>
            <w:r w:rsidR="00DA714F">
              <w:rPr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4BC83" w14:textId="400C0DE7" w:rsidR="00356C92" w:rsidRPr="00C809B6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EA1ACA">
              <w:rPr>
                <w:rFonts w:ascii="Calibri" w:hAnsi="Calibri" w:cs="Calibri"/>
                <w:sz w:val="22"/>
                <w:szCs w:val="22"/>
              </w:rPr>
              <w:t>19</w:t>
            </w:r>
          </w:p>
        </w:tc>
      </w:tr>
      <w:tr w:rsidR="00356C92" w:rsidRPr="004E4BE5" w14:paraId="3B57DE1C" w14:textId="77777777" w:rsidTr="00166BAB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C0053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1BAF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F6DF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8AE0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8041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FF07" w14:textId="77777777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78F9" w14:textId="7C5699E4" w:rsidR="00356C92" w:rsidRPr="00C428FC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45ABD">
              <w:rPr>
                <w:rFonts w:ascii="Calibri" w:hAnsi="Calibri" w:cs="Calibri"/>
                <w:sz w:val="22"/>
                <w:szCs w:val="22"/>
              </w:rPr>
              <w:t>±</w:t>
            </w:r>
            <w:r w:rsidR="00DA714F">
              <w:rPr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D2EC4" w14:textId="6B2F5C7B" w:rsidR="00356C92" w:rsidRPr="00C809B6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EA1ACA">
              <w:rPr>
                <w:rFonts w:ascii="Calibri" w:hAnsi="Calibri" w:cs="Calibri"/>
                <w:sz w:val="22"/>
                <w:szCs w:val="22"/>
              </w:rPr>
              <w:t>19</w:t>
            </w:r>
          </w:p>
        </w:tc>
      </w:tr>
      <w:tr w:rsidR="00356C92" w:rsidRPr="004E4BE5" w14:paraId="5BCF33F5" w14:textId="77777777" w:rsidTr="00166BAB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0A7E6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65E039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7B0FD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2DC24A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4555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AD6A" w14:textId="77777777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85AF" w14:textId="5FD009DF" w:rsidR="00356C92" w:rsidRPr="000C5FDD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45ABD">
              <w:rPr>
                <w:rFonts w:ascii="Calibri" w:hAnsi="Calibri" w:cs="Calibri"/>
                <w:sz w:val="22"/>
                <w:szCs w:val="22"/>
              </w:rPr>
              <w:t>±</w:t>
            </w:r>
            <w:r w:rsidR="00205CD7">
              <w:rPr>
                <w:rFonts w:ascii="Calibri" w:hAnsi="Calibri" w:cs="Calibri"/>
                <w:sz w:val="22"/>
                <w:szCs w:val="22"/>
              </w:rPr>
              <w:t>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B119B" w14:textId="347D8E64" w:rsidR="00356C92" w:rsidRPr="000C5FDD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4128AF"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</w:tr>
      <w:tr w:rsidR="00356C92" w:rsidRPr="004E4BE5" w14:paraId="24BEE458" w14:textId="77777777" w:rsidTr="00166BAB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9373D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8F4F3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A0DA8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AB7C7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2DA7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29C7" w14:textId="77777777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5D0E" w14:textId="6229F531" w:rsidR="00356C92" w:rsidRPr="000C5FDD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45ABD">
              <w:rPr>
                <w:rFonts w:ascii="Calibri" w:hAnsi="Calibri" w:cs="Calibri"/>
                <w:sz w:val="22"/>
                <w:szCs w:val="22"/>
              </w:rPr>
              <w:t>±</w:t>
            </w:r>
            <w:r w:rsidR="00205CD7">
              <w:rPr>
                <w:rFonts w:ascii="Calibri" w:hAnsi="Calibri" w:cs="Calibri"/>
                <w:sz w:val="22"/>
                <w:szCs w:val="22"/>
              </w:rPr>
              <w:t>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52090" w14:textId="6C9B961E" w:rsidR="00356C92" w:rsidRPr="000C5FDD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4128AF">
              <w:rPr>
                <w:rFonts w:ascii="Calibri" w:hAnsi="Calibri" w:cs="Calibri"/>
                <w:sz w:val="22"/>
                <w:szCs w:val="22"/>
              </w:rPr>
              <w:t>39</w:t>
            </w:r>
          </w:p>
        </w:tc>
      </w:tr>
      <w:tr w:rsidR="00356C92" w:rsidRPr="004E4BE5" w14:paraId="1FAB1C68" w14:textId="77777777" w:rsidTr="00166BAB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AC801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7A582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52938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B1DA4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DD50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43DE" w14:textId="77777777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7484" w14:textId="4B39F0BB" w:rsidR="00356C92" w:rsidRPr="000C5FDD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45ABD">
              <w:rPr>
                <w:rFonts w:ascii="Calibri" w:hAnsi="Calibri" w:cs="Calibri"/>
                <w:sz w:val="22"/>
                <w:szCs w:val="22"/>
              </w:rPr>
              <w:t>±</w:t>
            </w:r>
            <w:r w:rsidR="00205CD7">
              <w:rPr>
                <w:rFonts w:ascii="Calibri" w:hAnsi="Calibri" w:cs="Calibri"/>
                <w:sz w:val="22"/>
                <w:szCs w:val="22"/>
              </w:rPr>
              <w:t>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4B470" w14:textId="137AEAD1" w:rsidR="00356C92" w:rsidRPr="000C5FDD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4128AF">
              <w:rPr>
                <w:rFonts w:ascii="Calibri" w:hAnsi="Calibri" w:cs="Calibri"/>
                <w:sz w:val="22"/>
                <w:szCs w:val="22"/>
              </w:rPr>
              <w:t>39</w:t>
            </w:r>
          </w:p>
        </w:tc>
      </w:tr>
      <w:tr w:rsidR="00356C92" w:rsidRPr="004E4BE5" w14:paraId="6297126B" w14:textId="77777777" w:rsidTr="00166BAB">
        <w:trPr>
          <w:gridAfter w:val="1"/>
          <w:wAfter w:w="6" w:type="dxa"/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94F5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1FF2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4F73" w14:textId="77777777" w:rsidR="00356C92" w:rsidRPr="004E4BE5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B2AA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ECF7" w14:textId="77777777" w:rsidR="00356C92" w:rsidRDefault="00356C92" w:rsidP="00356C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84F7" w14:textId="77777777" w:rsidR="00356C92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CB47" w14:textId="6EBA0865" w:rsidR="00356C92" w:rsidRPr="000C5FDD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45ABD">
              <w:rPr>
                <w:rFonts w:ascii="Calibri" w:hAnsi="Calibri" w:cs="Calibri"/>
                <w:sz w:val="22"/>
                <w:szCs w:val="22"/>
              </w:rPr>
              <w:t>±</w:t>
            </w:r>
            <w:r w:rsidR="00205CD7">
              <w:rPr>
                <w:rFonts w:ascii="Calibri" w:hAnsi="Calibri" w:cs="Calibri"/>
                <w:sz w:val="22"/>
                <w:szCs w:val="22"/>
              </w:rPr>
              <w:t>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523B1" w14:textId="27183E2E" w:rsidR="00356C92" w:rsidRPr="000C5FDD" w:rsidRDefault="00356C92" w:rsidP="00356C9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4128AF">
              <w:rPr>
                <w:rFonts w:ascii="Calibri" w:hAnsi="Calibri" w:cs="Calibri"/>
                <w:sz w:val="22"/>
                <w:szCs w:val="22"/>
              </w:rPr>
              <w:t>39</w:t>
            </w:r>
          </w:p>
        </w:tc>
      </w:tr>
    </w:tbl>
    <w:p w14:paraId="66343694" w14:textId="1FC73F6B" w:rsidR="002D2C1D" w:rsidRDefault="00B24329" w:rsidP="00B24329">
      <w:pPr>
        <w:pStyle w:val="Caption"/>
        <w:jc w:val="center"/>
        <w:rPr>
          <w:sz w:val="22"/>
          <w:szCs w:val="22"/>
        </w:rPr>
      </w:pPr>
      <w:r w:rsidRPr="00B24329">
        <w:rPr>
          <w:sz w:val="22"/>
          <w:szCs w:val="22"/>
        </w:rPr>
        <w:t xml:space="preserve">Table </w:t>
      </w:r>
      <w:r w:rsidRPr="00B24329">
        <w:rPr>
          <w:sz w:val="22"/>
          <w:szCs w:val="22"/>
        </w:rPr>
        <w:fldChar w:fldCharType="begin"/>
      </w:r>
      <w:r w:rsidRPr="00B24329">
        <w:rPr>
          <w:sz w:val="22"/>
          <w:szCs w:val="22"/>
        </w:rPr>
        <w:instrText xml:space="preserve"> SEQ Table \* ARABIC </w:instrText>
      </w:r>
      <w:r w:rsidRPr="00B24329">
        <w:rPr>
          <w:sz w:val="22"/>
          <w:szCs w:val="22"/>
        </w:rPr>
        <w:fldChar w:fldCharType="separate"/>
      </w:r>
      <w:r w:rsidR="0001279B">
        <w:rPr>
          <w:noProof/>
          <w:sz w:val="22"/>
          <w:szCs w:val="22"/>
        </w:rPr>
        <w:t>13</w:t>
      </w:r>
      <w:r w:rsidRPr="00B24329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F15669">
        <w:rPr>
          <w:sz w:val="22"/>
          <w:szCs w:val="22"/>
        </w:rPr>
        <w:t xml:space="preserve">RSTD simulation results </w:t>
      </w:r>
      <w:r w:rsidR="0023303D">
        <w:rPr>
          <w:sz w:val="22"/>
          <w:szCs w:val="22"/>
        </w:rPr>
        <w:t xml:space="preserve">for </w:t>
      </w:r>
      <w:r w:rsidR="009D5B52">
        <w:rPr>
          <w:sz w:val="22"/>
          <w:szCs w:val="22"/>
        </w:rPr>
        <w:t>partially staggered</w:t>
      </w:r>
      <w:r w:rsidR="0023303D">
        <w:rPr>
          <w:sz w:val="22"/>
          <w:szCs w:val="22"/>
        </w:rPr>
        <w:t xml:space="preserve"> SL PRS in AWGN</w:t>
      </w:r>
      <w:r w:rsidR="00F15669">
        <w:rPr>
          <w:sz w:val="22"/>
          <w:szCs w:val="22"/>
        </w:rPr>
        <w:t>.</w:t>
      </w:r>
    </w:p>
    <w:p w14:paraId="390BDB18" w14:textId="77777777" w:rsidR="002D2C1D" w:rsidRDefault="002D2C1D">
      <w:pPr>
        <w:spacing w:after="0"/>
        <w:rPr>
          <w:b/>
          <w:sz w:val="22"/>
          <w:szCs w:val="22"/>
        </w:rPr>
      </w:pPr>
      <w:r>
        <w:rPr>
          <w:sz w:val="22"/>
          <w:szCs w:val="22"/>
        </w:rPr>
        <w:br w:type="page"/>
      </w:r>
    </w:p>
    <w:p w14:paraId="3DD2A3E9" w14:textId="77777777" w:rsidR="00F15669" w:rsidRPr="00954EF0" w:rsidRDefault="00F15669" w:rsidP="00B24329">
      <w:pPr>
        <w:pStyle w:val="Caption"/>
        <w:jc w:val="center"/>
        <w:rPr>
          <w:sz w:val="22"/>
          <w:szCs w:val="22"/>
          <w:lang w:val="en-US" w:eastAsia="zh-CN"/>
        </w:rPr>
      </w:pPr>
    </w:p>
    <w:tbl>
      <w:tblPr>
        <w:tblW w:w="8356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022"/>
        <w:gridCol w:w="1728"/>
        <w:gridCol w:w="1728"/>
        <w:gridCol w:w="6"/>
      </w:tblGrid>
      <w:tr w:rsidR="002D2C1D" w:rsidRPr="004E4BE5" w14:paraId="14633221" w14:textId="77777777" w:rsidTr="005E37A4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81B4" w14:textId="77777777" w:rsidR="002D2C1D" w:rsidRPr="004E4BE5" w:rsidRDefault="002D2C1D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1D146" w14:textId="77777777" w:rsidR="002D2C1D" w:rsidRPr="004E4BE5" w:rsidRDefault="002D2C1D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64012" w14:textId="77777777" w:rsidR="002D2C1D" w:rsidRPr="004E4BE5" w:rsidRDefault="002D2C1D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4E3FA" w14:textId="77777777" w:rsidR="002D2C1D" w:rsidRPr="004E4BE5" w:rsidRDefault="002D2C1D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rate(Tc)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AEE2D" w14:textId="77777777" w:rsidR="002D2C1D" w:rsidRPr="004E4BE5" w:rsidRDefault="002D2C1D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DFED99" w14:textId="77777777" w:rsidR="002D2C1D" w:rsidRDefault="002D2C1D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AAB15E" w14:textId="77777777" w:rsidR="002D2C1D" w:rsidRPr="004E4BE5" w:rsidRDefault="002D2C1D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(Tc)</w:t>
            </w:r>
          </w:p>
        </w:tc>
      </w:tr>
      <w:tr w:rsidR="002D2C1D" w:rsidRPr="004E4BE5" w14:paraId="0D83E9C1" w14:textId="77777777" w:rsidTr="005E37A4">
        <w:trPr>
          <w:gridAfter w:val="1"/>
          <w:wAfter w:w="6" w:type="dxa"/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C5D6" w14:textId="77777777" w:rsidR="002D2C1D" w:rsidRPr="004E4BE5" w:rsidRDefault="002D2C1D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7A86" w14:textId="77777777" w:rsidR="002D2C1D" w:rsidRPr="004E4BE5" w:rsidRDefault="002D2C1D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2552" w14:textId="77777777" w:rsidR="002D2C1D" w:rsidRPr="004E4BE5" w:rsidRDefault="002D2C1D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98EF0" w14:textId="77777777" w:rsidR="002D2C1D" w:rsidRPr="004E4BE5" w:rsidRDefault="002D2C1D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D3FFE" w14:textId="77777777" w:rsidR="002D2C1D" w:rsidRPr="004E4BE5" w:rsidRDefault="002D2C1D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AC9A" w14:textId="77777777" w:rsidR="002D2C1D" w:rsidRDefault="002D2C1D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3256" w14:textId="77777777" w:rsidR="002D2C1D" w:rsidRPr="004E4BE5" w:rsidRDefault="002D2C1D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0 dB, </w:t>
            </w: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5F565" w14:textId="77777777" w:rsidR="002D2C1D" w:rsidRPr="004E4BE5" w:rsidRDefault="002D2C1D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-3 dB, </w:t>
            </w: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</w:t>
            </w:r>
          </w:p>
        </w:tc>
      </w:tr>
      <w:tr w:rsidR="002D2C1D" w:rsidRPr="004E4BE5" w14:paraId="6C8D6C76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B3E39" w14:textId="77777777" w:rsidR="002D2C1D" w:rsidRDefault="002D2C1D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7ED184" w14:textId="77777777" w:rsidR="002D2C1D" w:rsidRDefault="002D2C1D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8B9BA" w14:textId="77777777" w:rsidR="002D2C1D" w:rsidRDefault="002D2C1D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39E951" w14:textId="77777777" w:rsidR="002D2C1D" w:rsidRDefault="002D2C1D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B88C9B" w14:textId="77777777" w:rsidR="002D2C1D" w:rsidRPr="004E4BE5" w:rsidRDefault="002D2C1D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21C0" w14:textId="306FAA5D" w:rsidR="002D2C1D" w:rsidRDefault="00DB5D6A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9DF0" w14:textId="77EC585B" w:rsidR="002D2C1D" w:rsidRDefault="002D2C1D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A10A17">
              <w:rPr>
                <w:rFonts w:ascii="Calibri" w:hAnsi="Calibri" w:cs="Calibri"/>
                <w:sz w:val="22"/>
                <w:szCs w:val="22"/>
              </w:rPr>
              <w:t>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DC33" w14:textId="56F1436A" w:rsidR="002D2C1D" w:rsidRDefault="002D2C1D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8B786E">
              <w:rPr>
                <w:rFonts w:ascii="Calibri" w:hAnsi="Calibri" w:cs="Calibri"/>
                <w:sz w:val="22"/>
                <w:szCs w:val="22"/>
              </w:rPr>
              <w:t>81</w:t>
            </w:r>
          </w:p>
        </w:tc>
      </w:tr>
      <w:tr w:rsidR="00DB5D6A" w:rsidRPr="004E4BE5" w14:paraId="6F06CBBB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6E634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A0BC5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244DA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8598F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1067D0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7E7D" w14:textId="12EDDB98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58C6" w14:textId="351A8F8A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A9C32" w14:textId="193A07AB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8B786E">
              <w:rPr>
                <w:rFonts w:ascii="Calibri" w:hAnsi="Calibri" w:cs="Calibri"/>
                <w:sz w:val="22"/>
                <w:szCs w:val="22"/>
              </w:rPr>
              <w:t>67</w:t>
            </w:r>
          </w:p>
        </w:tc>
      </w:tr>
      <w:tr w:rsidR="00DB5D6A" w:rsidRPr="004E4BE5" w14:paraId="451D37B2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2AD29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9E1C6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747B7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708B3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5B755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1EE7" w14:textId="185D1A6A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7AC0" w14:textId="6D64A4CF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71B41" w14:textId="060E3CEA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8B786E">
              <w:rPr>
                <w:rFonts w:ascii="Calibri" w:hAnsi="Calibri" w:cs="Calibri"/>
                <w:sz w:val="22"/>
                <w:szCs w:val="22"/>
              </w:rPr>
              <w:t>67</w:t>
            </w:r>
          </w:p>
        </w:tc>
      </w:tr>
      <w:tr w:rsidR="00DB5D6A" w:rsidRPr="004E4BE5" w14:paraId="132B89E7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E9284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7862E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35D56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0A926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5E8DB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C90F" w14:textId="794E1A10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4ACB" w14:textId="0F0DC04F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A41CE" w14:textId="7F17584F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95555F">
              <w:rPr>
                <w:rFonts w:ascii="Calibri" w:hAnsi="Calibri" w:cs="Calibri"/>
                <w:sz w:val="22"/>
                <w:szCs w:val="22"/>
              </w:rPr>
              <w:t>67</w:t>
            </w:r>
          </w:p>
        </w:tc>
      </w:tr>
      <w:tr w:rsidR="00DB5D6A" w:rsidRPr="004E4BE5" w14:paraId="242ADC6B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62562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4D87F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26D4F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383C34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A5BD3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8BB0" w14:textId="0805AF58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B734" w14:textId="667DB404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91EAF" w14:textId="0B1E95CA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FB747A">
              <w:rPr>
                <w:rFonts w:ascii="Calibri" w:hAnsi="Calibri" w:cs="Calibri"/>
                <w:sz w:val="22"/>
                <w:szCs w:val="22"/>
              </w:rPr>
              <w:t>37</w:t>
            </w:r>
          </w:p>
        </w:tc>
      </w:tr>
      <w:tr w:rsidR="00DB5D6A" w:rsidRPr="004E4BE5" w14:paraId="06F8F174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6BB3B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98F69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FAC34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E0070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C38F58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07D3" w14:textId="584E82B3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EFDC" w14:textId="0260B5E0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AC55" w14:textId="2862DFDA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8B786E">
              <w:rPr>
                <w:rFonts w:ascii="Calibri" w:hAnsi="Calibri" w:cs="Calibri"/>
                <w:sz w:val="22"/>
                <w:szCs w:val="22"/>
              </w:rPr>
              <w:t>37</w:t>
            </w:r>
          </w:p>
        </w:tc>
      </w:tr>
      <w:tr w:rsidR="00DB5D6A" w:rsidRPr="004E4BE5" w14:paraId="1E23B5EC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3A7F0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E6FE2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73F2A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F1714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55EE4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17CA" w14:textId="291EDD65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5461" w14:textId="759B1513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10FB0" w14:textId="4FD08781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8B786E">
              <w:rPr>
                <w:rFonts w:ascii="Calibri" w:hAnsi="Calibri" w:cs="Calibri"/>
                <w:sz w:val="22"/>
                <w:szCs w:val="22"/>
              </w:rPr>
              <w:t>42</w:t>
            </w:r>
          </w:p>
        </w:tc>
      </w:tr>
      <w:tr w:rsidR="00DB5D6A" w:rsidRPr="004E4BE5" w14:paraId="69F2B5BB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6D030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D96C8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E4C3A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F112E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42EFD2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2A87" w14:textId="0F1B7AF9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2B6C" w14:textId="465C3CE0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9B8C8" w14:textId="1478FB69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8B786E">
              <w:rPr>
                <w:rFonts w:ascii="Calibri" w:hAnsi="Calibri" w:cs="Calibri"/>
                <w:sz w:val="22"/>
                <w:szCs w:val="22"/>
              </w:rPr>
              <w:t>37</w:t>
            </w:r>
          </w:p>
        </w:tc>
      </w:tr>
      <w:tr w:rsidR="00DB5D6A" w:rsidRPr="004E4BE5" w14:paraId="0C2251D1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2C869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3F392F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81C67E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A8CAE2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7C044A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4998" w14:textId="1475635F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4DB3" w14:textId="20EC6123" w:rsidR="00DB5D6A" w:rsidRPr="006A1017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A7AB5" w14:textId="196E2DB3" w:rsidR="00DB5D6A" w:rsidRPr="00780019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4C11A3">
              <w:rPr>
                <w:rFonts w:ascii="Calibri" w:hAnsi="Calibri" w:cs="Calibri"/>
                <w:sz w:val="22"/>
                <w:szCs w:val="22"/>
              </w:rPr>
              <w:t>71</w:t>
            </w:r>
          </w:p>
        </w:tc>
      </w:tr>
      <w:tr w:rsidR="00DB5D6A" w:rsidRPr="004E4BE5" w14:paraId="64D7198E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96D29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D7424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D7666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4016A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41F5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36FD" w14:textId="0A07F179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395C" w14:textId="57723432" w:rsidR="00DB5D6A" w:rsidRPr="006A1017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17A22" w14:textId="3A5BEF8B" w:rsidR="00DB5D6A" w:rsidRPr="00780019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4C11A3">
              <w:rPr>
                <w:rFonts w:ascii="Calibri" w:hAnsi="Calibri" w:cs="Calibri"/>
                <w:sz w:val="22"/>
                <w:szCs w:val="22"/>
              </w:rPr>
              <w:t>71</w:t>
            </w:r>
          </w:p>
        </w:tc>
      </w:tr>
      <w:tr w:rsidR="00DB5D6A" w:rsidRPr="004E4BE5" w14:paraId="04093E19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C4710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EE890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6C952F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400BF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5C9B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6925" w14:textId="18372A0C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8B2E" w14:textId="3C367C89" w:rsidR="00DB5D6A" w:rsidRPr="006A1017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43C46" w14:textId="755359DF" w:rsidR="00DB5D6A" w:rsidRPr="00780019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4C11A3">
              <w:rPr>
                <w:rFonts w:ascii="Calibri" w:hAnsi="Calibri" w:cs="Calibri"/>
                <w:sz w:val="22"/>
                <w:szCs w:val="22"/>
              </w:rPr>
              <w:t>71</w:t>
            </w:r>
          </w:p>
        </w:tc>
      </w:tr>
      <w:tr w:rsidR="00DB5D6A" w:rsidRPr="004E4BE5" w14:paraId="25F95D5D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FF183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23C8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6666D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5B55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AFC3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8430" w14:textId="2A54F824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EFB2" w14:textId="6D995B61" w:rsidR="00DB5D6A" w:rsidRPr="006A1017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2335E" w14:textId="6E080391" w:rsidR="00DB5D6A" w:rsidRPr="00780019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4C11A3">
              <w:rPr>
                <w:rFonts w:ascii="Calibri" w:hAnsi="Calibri" w:cs="Calibri"/>
                <w:sz w:val="22"/>
                <w:szCs w:val="22"/>
              </w:rPr>
              <w:t>71</w:t>
            </w:r>
          </w:p>
        </w:tc>
      </w:tr>
      <w:tr w:rsidR="00DB5D6A" w:rsidRPr="004E4BE5" w14:paraId="263052FE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F85CF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D4BEA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61131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E860D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874D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6201" w14:textId="20BA41C2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695A" w14:textId="3F074291" w:rsidR="00DB5D6A" w:rsidRPr="006A1017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A62E2" w14:textId="005CAF3D" w:rsidR="00DB5D6A" w:rsidRPr="00780019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6948BF">
              <w:rPr>
                <w:rFonts w:ascii="Calibri" w:hAnsi="Calibri" w:cs="Calibri"/>
                <w:sz w:val="22"/>
                <w:szCs w:val="22"/>
              </w:rPr>
              <w:t>36</w:t>
            </w:r>
          </w:p>
        </w:tc>
      </w:tr>
      <w:tr w:rsidR="00DB5D6A" w:rsidRPr="004E4BE5" w14:paraId="1D7DB503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C9A6A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C9A90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28025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2AF29E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75D0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5AF2" w14:textId="64314A22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BA1A" w14:textId="2D1B4663" w:rsidR="00DB5D6A" w:rsidRPr="006A1017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F362A" w14:textId="79132892" w:rsidR="00DB5D6A" w:rsidRPr="00780019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6948BF">
              <w:rPr>
                <w:rFonts w:ascii="Calibri" w:hAnsi="Calibri" w:cs="Calibri"/>
                <w:sz w:val="22"/>
                <w:szCs w:val="22"/>
              </w:rPr>
              <w:t>36</w:t>
            </w:r>
          </w:p>
        </w:tc>
      </w:tr>
      <w:tr w:rsidR="00DB5D6A" w:rsidRPr="004E4BE5" w14:paraId="2BDB06A9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60010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D6D0E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DAD0B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045B9C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36A1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98DB" w14:textId="60A0590A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BF49" w14:textId="56B1007E" w:rsidR="00DB5D6A" w:rsidRPr="006A1017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E1010" w14:textId="31B17626" w:rsidR="00DB5D6A" w:rsidRPr="00780019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6948BF">
              <w:rPr>
                <w:rFonts w:ascii="Calibri" w:hAnsi="Calibri" w:cs="Calibri"/>
                <w:sz w:val="22"/>
                <w:szCs w:val="22"/>
              </w:rPr>
              <w:t>37</w:t>
            </w:r>
          </w:p>
        </w:tc>
      </w:tr>
      <w:tr w:rsidR="00DB5D6A" w:rsidRPr="004E4BE5" w14:paraId="610E9201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B5ADD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7F1E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E6989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52C2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B9D6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2D04" w14:textId="373D2898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F068" w14:textId="682FD5AC" w:rsidR="00DB5D6A" w:rsidRPr="006A1017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AACA9" w14:textId="4395F503" w:rsidR="00DB5D6A" w:rsidRPr="00780019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6948BF">
              <w:rPr>
                <w:rFonts w:ascii="Calibri" w:hAnsi="Calibri" w:cs="Calibri"/>
                <w:sz w:val="22"/>
                <w:szCs w:val="22"/>
              </w:rPr>
              <w:t>37</w:t>
            </w:r>
          </w:p>
        </w:tc>
      </w:tr>
      <w:tr w:rsidR="00DB5D6A" w:rsidRPr="004E4BE5" w14:paraId="6FCDD2F6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41C90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87EE1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84AE9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1ED04C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ACA2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7F18" w14:textId="1F30C497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970F" w14:textId="6F8A1120" w:rsidR="00DB5D6A" w:rsidRPr="00C428FC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7DE08" w14:textId="58247015" w:rsidR="00DB5D6A" w:rsidRPr="00C809B6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7A7AA6">
              <w:rPr>
                <w:rFonts w:ascii="Calibri" w:hAnsi="Calibri" w:cs="Calibri"/>
                <w:sz w:val="22"/>
                <w:szCs w:val="22"/>
              </w:rPr>
              <w:t>19</w:t>
            </w:r>
          </w:p>
        </w:tc>
      </w:tr>
      <w:tr w:rsidR="00DB5D6A" w:rsidRPr="004E4BE5" w14:paraId="5163E274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32386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16A4C5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BF247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A9064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3D40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6976" w14:textId="73336AB5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A9F6" w14:textId="418C5EDF" w:rsidR="00DB5D6A" w:rsidRPr="00C428FC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10E4" w14:textId="11A95F17" w:rsidR="00DB5D6A" w:rsidRPr="00C809B6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5C3FF6">
              <w:rPr>
                <w:rFonts w:ascii="Calibri" w:hAnsi="Calibri" w:cs="Calibri"/>
                <w:sz w:val="22"/>
                <w:szCs w:val="22"/>
              </w:rPr>
              <w:t>19</w:t>
            </w:r>
          </w:p>
        </w:tc>
      </w:tr>
      <w:tr w:rsidR="00DB5D6A" w:rsidRPr="004E4BE5" w14:paraId="1B6105C5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35DFE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9E205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0A054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36711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EBFC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29A4" w14:textId="698981FF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659A" w14:textId="14709635" w:rsidR="00DB5D6A" w:rsidRPr="00C428FC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B8383" w14:textId="1F142BA6" w:rsidR="00DB5D6A" w:rsidRPr="00C809B6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5C3FF6">
              <w:rPr>
                <w:rFonts w:ascii="Calibri" w:hAnsi="Calibri" w:cs="Calibri"/>
                <w:sz w:val="22"/>
                <w:szCs w:val="22"/>
              </w:rPr>
              <w:t>19</w:t>
            </w:r>
          </w:p>
        </w:tc>
      </w:tr>
      <w:tr w:rsidR="00DB5D6A" w:rsidRPr="004E4BE5" w14:paraId="21E1F83F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70D7C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53B9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957B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6F24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A1A7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5AF6" w14:textId="343330FB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5A4B" w14:textId="15F09F72" w:rsidR="00DB5D6A" w:rsidRPr="00C428FC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4E1AA" w14:textId="6DE6F56B" w:rsidR="00DB5D6A" w:rsidRPr="00C809B6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5C3FF6">
              <w:rPr>
                <w:rFonts w:ascii="Calibri" w:hAnsi="Calibri" w:cs="Calibri"/>
                <w:sz w:val="22"/>
                <w:szCs w:val="22"/>
              </w:rPr>
              <w:t>19</w:t>
            </w:r>
          </w:p>
        </w:tc>
      </w:tr>
      <w:tr w:rsidR="00DB5D6A" w:rsidRPr="004E4BE5" w14:paraId="27A690BF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D5948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71B8A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844B0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FFFFB0" w14:textId="77777777" w:rsidR="00DB5D6A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BE0E" w14:textId="77777777" w:rsidR="00DB5D6A" w:rsidRPr="004E4BE5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04FC" w14:textId="0F299450" w:rsidR="00DB5D6A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38F2" w14:textId="42797749" w:rsidR="00DB5D6A" w:rsidRPr="000C5FDD" w:rsidRDefault="00DB5D6A" w:rsidP="00DB5D6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3170FC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9906D" w14:textId="32CDC014" w:rsidR="00DB5D6A" w:rsidRPr="000C5FDD" w:rsidRDefault="00DB5D6A" w:rsidP="00DB5D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C8389A"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</w:tr>
      <w:tr w:rsidR="003170FC" w:rsidRPr="004E4BE5" w14:paraId="4C7C3EEC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BBF7C" w14:textId="77777777" w:rsidR="003170FC" w:rsidRDefault="003170FC" w:rsidP="003170F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DD88E" w14:textId="77777777" w:rsidR="003170FC" w:rsidRDefault="003170FC" w:rsidP="003170F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997A0" w14:textId="77777777" w:rsidR="003170FC" w:rsidRDefault="003170FC" w:rsidP="003170F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ABF60" w14:textId="77777777" w:rsidR="003170FC" w:rsidRDefault="003170FC" w:rsidP="003170F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8F3B" w14:textId="77777777" w:rsidR="003170FC" w:rsidRDefault="003170FC" w:rsidP="003170F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9D9A" w14:textId="25F42359" w:rsidR="003170FC" w:rsidRDefault="003170FC" w:rsidP="003170F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0E9D" w14:textId="24A55895" w:rsidR="003170FC" w:rsidRPr="000C5FDD" w:rsidRDefault="003170FC" w:rsidP="003170F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36591" w14:textId="50A2BD07" w:rsidR="003170FC" w:rsidRPr="000C5FDD" w:rsidRDefault="003170FC" w:rsidP="003170F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C8389A">
              <w:rPr>
                <w:rFonts w:ascii="Calibri" w:hAnsi="Calibri" w:cs="Calibri"/>
                <w:sz w:val="22"/>
                <w:szCs w:val="22"/>
              </w:rPr>
              <w:t>37</w:t>
            </w:r>
          </w:p>
        </w:tc>
      </w:tr>
      <w:tr w:rsidR="003170FC" w:rsidRPr="004E4BE5" w14:paraId="00305C4C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6B601" w14:textId="77777777" w:rsidR="003170FC" w:rsidRDefault="003170FC" w:rsidP="003170F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12F23" w14:textId="77777777" w:rsidR="003170FC" w:rsidRDefault="003170FC" w:rsidP="003170F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A2556" w14:textId="77777777" w:rsidR="003170FC" w:rsidRPr="004E4BE5" w:rsidRDefault="003170FC" w:rsidP="003170F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722FF" w14:textId="77777777" w:rsidR="003170FC" w:rsidRDefault="003170FC" w:rsidP="003170F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4071" w14:textId="77777777" w:rsidR="003170FC" w:rsidRPr="004E4BE5" w:rsidRDefault="003170FC" w:rsidP="003170F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048C" w14:textId="78A2F530" w:rsidR="003170FC" w:rsidRDefault="003170FC" w:rsidP="003170F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2C01" w14:textId="2E5D792F" w:rsidR="003170FC" w:rsidRPr="000C5FDD" w:rsidRDefault="003170FC" w:rsidP="003170F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EDE3C" w14:textId="79813E6A" w:rsidR="003170FC" w:rsidRPr="000C5FDD" w:rsidRDefault="003170FC" w:rsidP="003170F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C8389A">
              <w:rPr>
                <w:rFonts w:ascii="Calibri" w:hAnsi="Calibri" w:cs="Calibri"/>
                <w:sz w:val="22"/>
                <w:szCs w:val="22"/>
              </w:rPr>
              <w:t>37</w:t>
            </w:r>
          </w:p>
        </w:tc>
      </w:tr>
      <w:tr w:rsidR="003170FC" w:rsidRPr="004E4BE5" w14:paraId="7623235C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816F" w14:textId="77777777" w:rsidR="003170FC" w:rsidRDefault="003170FC" w:rsidP="003170F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7784" w14:textId="77777777" w:rsidR="003170FC" w:rsidRDefault="003170FC" w:rsidP="003170F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ABF1" w14:textId="77777777" w:rsidR="003170FC" w:rsidRPr="004E4BE5" w:rsidRDefault="003170FC" w:rsidP="003170F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FDBE" w14:textId="77777777" w:rsidR="003170FC" w:rsidRDefault="003170FC" w:rsidP="003170F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168C" w14:textId="77777777" w:rsidR="003170FC" w:rsidRDefault="003170FC" w:rsidP="003170F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DF5C" w14:textId="403BCA6E" w:rsidR="003170FC" w:rsidRDefault="003170FC" w:rsidP="003170F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B8D8" w14:textId="11FB65B9" w:rsidR="003170FC" w:rsidRPr="000C5FDD" w:rsidRDefault="003170FC" w:rsidP="003170F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D09F0" w14:textId="507D8AEE" w:rsidR="003170FC" w:rsidRPr="000C5FDD" w:rsidRDefault="003170FC" w:rsidP="003170F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C8389A">
              <w:rPr>
                <w:rFonts w:ascii="Calibri" w:hAnsi="Calibri" w:cs="Calibri"/>
                <w:sz w:val="22"/>
                <w:szCs w:val="22"/>
              </w:rPr>
              <w:t>37</w:t>
            </w:r>
          </w:p>
        </w:tc>
      </w:tr>
    </w:tbl>
    <w:p w14:paraId="5ECAE5A9" w14:textId="2BD126E4" w:rsidR="00F15669" w:rsidRPr="00954EF0" w:rsidRDefault="00B24329" w:rsidP="00B24329">
      <w:pPr>
        <w:pStyle w:val="Caption"/>
        <w:jc w:val="center"/>
        <w:rPr>
          <w:sz w:val="22"/>
          <w:szCs w:val="22"/>
          <w:lang w:val="en-US" w:eastAsia="zh-CN"/>
        </w:rPr>
      </w:pPr>
      <w:r w:rsidRPr="00B24329">
        <w:rPr>
          <w:sz w:val="22"/>
          <w:szCs w:val="22"/>
        </w:rPr>
        <w:t xml:space="preserve">Table </w:t>
      </w:r>
      <w:r w:rsidRPr="00B24329">
        <w:rPr>
          <w:sz w:val="22"/>
          <w:szCs w:val="22"/>
        </w:rPr>
        <w:fldChar w:fldCharType="begin"/>
      </w:r>
      <w:r w:rsidRPr="00B24329">
        <w:rPr>
          <w:sz w:val="22"/>
          <w:szCs w:val="22"/>
        </w:rPr>
        <w:instrText xml:space="preserve"> SEQ Table \* ARABIC </w:instrText>
      </w:r>
      <w:r w:rsidRPr="00B24329">
        <w:rPr>
          <w:sz w:val="22"/>
          <w:szCs w:val="22"/>
        </w:rPr>
        <w:fldChar w:fldCharType="separate"/>
      </w:r>
      <w:r w:rsidR="0001279B">
        <w:rPr>
          <w:noProof/>
          <w:sz w:val="22"/>
          <w:szCs w:val="22"/>
        </w:rPr>
        <w:t>14</w:t>
      </w:r>
      <w:r w:rsidRPr="00B24329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F15669">
        <w:rPr>
          <w:sz w:val="22"/>
          <w:szCs w:val="22"/>
        </w:rPr>
        <w:t xml:space="preserve">RSTD simulation </w:t>
      </w:r>
      <w:r w:rsidR="00C6658D">
        <w:rPr>
          <w:sz w:val="22"/>
          <w:szCs w:val="22"/>
        </w:rPr>
        <w:t xml:space="preserve">results for </w:t>
      </w:r>
      <w:r w:rsidR="009D5B52">
        <w:rPr>
          <w:sz w:val="22"/>
          <w:szCs w:val="22"/>
        </w:rPr>
        <w:t>fully staggered</w:t>
      </w:r>
      <w:r w:rsidR="00C6658D">
        <w:rPr>
          <w:sz w:val="22"/>
          <w:szCs w:val="22"/>
        </w:rPr>
        <w:t xml:space="preserve"> SL PRS in AWGN</w:t>
      </w:r>
      <w:r w:rsidR="00F15669">
        <w:rPr>
          <w:sz w:val="22"/>
          <w:szCs w:val="22"/>
        </w:rPr>
        <w:t>.</w:t>
      </w:r>
    </w:p>
    <w:p w14:paraId="19F52B59" w14:textId="0865F708" w:rsidR="00600AAC" w:rsidRDefault="00600AAC">
      <w:pPr>
        <w:spacing w:after="0"/>
        <w:rPr>
          <w:lang w:val="en-US"/>
        </w:rPr>
      </w:pPr>
      <w:r>
        <w:rPr>
          <w:lang w:val="en-US"/>
        </w:rPr>
        <w:br w:type="page"/>
      </w:r>
    </w:p>
    <w:tbl>
      <w:tblPr>
        <w:tblW w:w="8356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022"/>
        <w:gridCol w:w="1728"/>
        <w:gridCol w:w="1728"/>
        <w:gridCol w:w="6"/>
      </w:tblGrid>
      <w:tr w:rsidR="00483E73" w:rsidRPr="004E4BE5" w14:paraId="4F5A5EBC" w14:textId="77777777" w:rsidTr="005E37A4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82D61" w14:textId="77777777" w:rsidR="00483E73" w:rsidRPr="004E4BE5" w:rsidRDefault="00483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1998A" w14:textId="77777777" w:rsidR="00483E73" w:rsidRPr="004E4BE5" w:rsidRDefault="00483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BF88E" w14:textId="77777777" w:rsidR="00483E73" w:rsidRPr="004E4BE5" w:rsidRDefault="00483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4CFC" w14:textId="77777777" w:rsidR="00483E73" w:rsidRPr="004E4BE5" w:rsidRDefault="00483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rate(Tc)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1A83" w14:textId="77777777" w:rsidR="00483E73" w:rsidRPr="004E4BE5" w:rsidRDefault="00483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C711EC" w14:textId="77777777" w:rsidR="00483E73" w:rsidRDefault="00483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0747CD" w14:textId="77777777" w:rsidR="00483E73" w:rsidRPr="004E4BE5" w:rsidRDefault="00483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(Tc)</w:t>
            </w:r>
          </w:p>
        </w:tc>
      </w:tr>
      <w:tr w:rsidR="00483E73" w:rsidRPr="004E4BE5" w14:paraId="0C6591C6" w14:textId="77777777" w:rsidTr="005E37A4">
        <w:trPr>
          <w:gridAfter w:val="1"/>
          <w:wAfter w:w="6" w:type="dxa"/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13547" w14:textId="77777777" w:rsidR="00483E73" w:rsidRPr="004E4BE5" w:rsidRDefault="00483E73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BC9C" w14:textId="77777777" w:rsidR="00483E73" w:rsidRPr="004E4BE5" w:rsidRDefault="00483E73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8203" w14:textId="77777777" w:rsidR="00483E73" w:rsidRPr="004E4BE5" w:rsidRDefault="00483E73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A906" w14:textId="77777777" w:rsidR="00483E73" w:rsidRPr="004E4BE5" w:rsidRDefault="00483E73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20F4A" w14:textId="77777777" w:rsidR="00483E73" w:rsidRPr="004E4BE5" w:rsidRDefault="00483E73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67FE" w14:textId="77777777" w:rsidR="00483E73" w:rsidRDefault="00483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5A82" w14:textId="77777777" w:rsidR="00483E73" w:rsidRPr="004E4BE5" w:rsidRDefault="00483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0 dB, </w:t>
            </w: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001E6" w14:textId="77777777" w:rsidR="00483E73" w:rsidRPr="004E4BE5" w:rsidRDefault="00483E73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-3 dB, </w:t>
            </w: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</w:t>
            </w:r>
          </w:p>
        </w:tc>
      </w:tr>
      <w:tr w:rsidR="003A33C1" w:rsidRPr="004E4BE5" w14:paraId="60721620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61BC4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B408F1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7DE1F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A0F333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9EBE40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651B" w14:textId="77777777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9E11" w14:textId="51FC0F26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DC36E8">
              <w:rPr>
                <w:rFonts w:ascii="Calibri" w:hAnsi="Calibri" w:cs="Calibri"/>
                <w:sz w:val="22"/>
                <w:szCs w:val="22"/>
              </w:rPr>
              <w:t>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0C354" w14:textId="788EC37F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DC3493"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</w:tr>
      <w:tr w:rsidR="003A33C1" w:rsidRPr="004E4BE5" w14:paraId="40595314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7B4B3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C0028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EE32A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D73A2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A0297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34B3" w14:textId="77777777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6256" w14:textId="5A47DD0D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DC36E8">
              <w:rPr>
                <w:rFonts w:ascii="Calibri" w:hAnsi="Calibri" w:cs="Calibri"/>
                <w:sz w:val="22"/>
                <w:szCs w:val="22"/>
              </w:rPr>
              <w:t>99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556A2" w14:textId="43902C0B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DC3493">
              <w:rPr>
                <w:rFonts w:ascii="Calibri" w:hAnsi="Calibri" w:cs="Calibri"/>
                <w:sz w:val="22"/>
                <w:szCs w:val="22"/>
              </w:rPr>
              <w:t>98</w:t>
            </w:r>
          </w:p>
        </w:tc>
      </w:tr>
      <w:tr w:rsidR="003A33C1" w:rsidRPr="004E4BE5" w14:paraId="7340DB69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4F205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575CC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4CDA1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16E01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61860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BF97" w14:textId="77777777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DDD7" w14:textId="426A07BF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E8713" w14:textId="19EA090D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A33C1" w:rsidRPr="004E4BE5" w14:paraId="47F9F65F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E407C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C99E7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9305A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0A2DE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50500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AF7C" w14:textId="77777777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03C2" w14:textId="74D8ED0F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DC36E8">
              <w:rPr>
                <w:rFonts w:ascii="Calibri" w:hAnsi="Calibri" w:cs="Calibri"/>
                <w:sz w:val="22"/>
                <w:szCs w:val="22"/>
              </w:rPr>
              <w:t>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70FE8" w14:textId="6610BCE3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DC3493">
              <w:rPr>
                <w:rFonts w:ascii="Calibri" w:hAnsi="Calibri" w:cs="Calibri"/>
                <w:sz w:val="22"/>
                <w:szCs w:val="22"/>
              </w:rPr>
              <w:t>96</w:t>
            </w:r>
          </w:p>
        </w:tc>
      </w:tr>
      <w:tr w:rsidR="003A33C1" w:rsidRPr="004E4BE5" w14:paraId="4673F317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D721A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F3640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0F0D2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736B46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E7451B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D21" w14:textId="77777777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0067" w14:textId="73045B74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CC560F"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C3B18" w14:textId="51F0099D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AC1F65"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</w:tr>
      <w:tr w:rsidR="003A33C1" w:rsidRPr="004E4BE5" w14:paraId="78BDA4D6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19E6E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7E371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D14BB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129FE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94C9DF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2643" w14:textId="77777777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9F4D" w14:textId="10B25979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A40FC3">
              <w:rPr>
                <w:rFonts w:ascii="Calibri" w:hAnsi="Calibri" w:cs="Calibri"/>
                <w:sz w:val="22"/>
                <w:szCs w:val="22"/>
              </w:rPr>
              <w:t>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D17FA" w14:textId="3CDF01B8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BA47A6">
              <w:rPr>
                <w:rFonts w:ascii="Calibri" w:hAnsi="Calibri" w:cs="Calibri"/>
                <w:sz w:val="22"/>
                <w:szCs w:val="22"/>
              </w:rPr>
              <w:t>49</w:t>
            </w:r>
          </w:p>
        </w:tc>
      </w:tr>
      <w:tr w:rsidR="003A33C1" w:rsidRPr="004E4BE5" w14:paraId="0C987BDC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9AFD6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B7597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AFB53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84DFC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D4842E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A510" w14:textId="77777777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342C" w14:textId="467B7742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A6243" w14:textId="78B803EC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A33C1" w:rsidRPr="004E4BE5" w14:paraId="236298AD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46064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2C261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7EC36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DBFE4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75370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BFB7" w14:textId="77777777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82A8" w14:textId="38B42A19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A40FC3">
              <w:rPr>
                <w:rFonts w:ascii="Calibri" w:hAnsi="Calibri" w:cs="Calibri"/>
                <w:sz w:val="22"/>
                <w:szCs w:val="22"/>
              </w:rPr>
              <w:t>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44332" w14:textId="24182E40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BA47A6">
              <w:rPr>
                <w:rFonts w:ascii="Calibri" w:hAnsi="Calibri" w:cs="Calibri"/>
                <w:sz w:val="22"/>
                <w:szCs w:val="22"/>
              </w:rPr>
              <w:t>49</w:t>
            </w:r>
          </w:p>
        </w:tc>
      </w:tr>
      <w:tr w:rsidR="003A33C1" w:rsidRPr="004E4BE5" w14:paraId="4E255A91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7F194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4B6E3E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D11233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B3E18D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0D2D1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4151" w14:textId="77777777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8C66" w14:textId="79A3C328" w:rsidR="003A33C1" w:rsidRPr="006A1017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A42334">
              <w:rPr>
                <w:rFonts w:ascii="Calibri" w:hAnsi="Calibri" w:cs="Calibri"/>
                <w:sz w:val="22"/>
                <w:szCs w:val="22"/>
              </w:rPr>
              <w:t>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92C4E" w14:textId="4E8B26C2" w:rsidR="003A33C1" w:rsidRPr="00780019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3A03B1">
              <w:rPr>
                <w:rFonts w:ascii="Calibri" w:hAnsi="Calibri" w:cs="Calibri"/>
                <w:sz w:val="22"/>
                <w:szCs w:val="22"/>
              </w:rPr>
              <w:t>104</w:t>
            </w:r>
          </w:p>
        </w:tc>
      </w:tr>
      <w:tr w:rsidR="003A33C1" w:rsidRPr="004E4BE5" w14:paraId="0317B40A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0494A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862D7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54AC78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953AF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1D1E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D8C0" w14:textId="77777777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F0D9" w14:textId="030A092D" w:rsidR="003A33C1" w:rsidRPr="006A1017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8C31C7">
              <w:rPr>
                <w:rFonts w:ascii="Calibri" w:hAnsi="Calibri" w:cs="Calibri"/>
                <w:sz w:val="22"/>
                <w:szCs w:val="22"/>
              </w:rPr>
              <w:t>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CB063" w14:textId="14B64D53" w:rsidR="003A33C1" w:rsidRPr="00780019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3A03B1"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</w:tr>
      <w:tr w:rsidR="003A33C1" w:rsidRPr="004E4BE5" w14:paraId="51F4A9D7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290AA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54A9F8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96244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0B9601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9342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1E38" w14:textId="77777777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42FA" w14:textId="1BB51FAA" w:rsidR="003A33C1" w:rsidRPr="006A1017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65B98" w14:textId="099B0901" w:rsidR="003A33C1" w:rsidRPr="00780019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A33C1" w:rsidRPr="004E4BE5" w14:paraId="2A529C32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46BDB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86BA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F6310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4051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45A7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CE3" w14:textId="77777777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2F2C" w14:textId="56718F5C" w:rsidR="003A33C1" w:rsidRPr="006A1017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8C31C7">
              <w:rPr>
                <w:rFonts w:ascii="Calibri" w:hAnsi="Calibri" w:cs="Calibri"/>
                <w:sz w:val="22"/>
                <w:szCs w:val="22"/>
              </w:rPr>
              <w:t>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86475" w14:textId="55D1BA5A" w:rsidR="003A33C1" w:rsidRPr="00780019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3A03B1"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</w:tr>
      <w:tr w:rsidR="003A33C1" w:rsidRPr="004E4BE5" w14:paraId="41E7DBBA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EECC7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0E5421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E348E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2F8C4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2E20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60F0" w14:textId="77777777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8C76" w14:textId="5BA4C058" w:rsidR="003A33C1" w:rsidRPr="006A1017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F96D0A">
              <w:rPr>
                <w:rFonts w:ascii="Calibri" w:hAnsi="Calibri" w:cs="Calibri"/>
                <w:sz w:val="22"/>
                <w:szCs w:val="22"/>
              </w:rPr>
              <w:t>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C6A54" w14:textId="4C5E1A94" w:rsidR="003A33C1" w:rsidRPr="00780019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987317">
              <w:rPr>
                <w:rFonts w:ascii="Calibri" w:hAnsi="Calibri" w:cs="Calibri"/>
                <w:sz w:val="22"/>
                <w:szCs w:val="22"/>
              </w:rPr>
              <w:t>51</w:t>
            </w:r>
          </w:p>
        </w:tc>
      </w:tr>
      <w:tr w:rsidR="003A33C1" w:rsidRPr="004E4BE5" w14:paraId="43C63AB5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545C9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31A58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67237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8966C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A38D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0481" w14:textId="77777777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B01D" w14:textId="28A449C4" w:rsidR="003A33C1" w:rsidRPr="006A1017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F96D0A"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82DE9" w14:textId="00F30A5A" w:rsidR="003A33C1" w:rsidRPr="00780019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987317"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</w:tr>
      <w:tr w:rsidR="003A33C1" w:rsidRPr="004E4BE5" w14:paraId="73D04586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6FD49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EF9098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ADE1B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75ED7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3E50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6597" w14:textId="77777777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4CAB" w14:textId="413E0B7B" w:rsidR="003A33C1" w:rsidRPr="006A1017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8E46F" w14:textId="0E8C8E5C" w:rsidR="003A33C1" w:rsidRPr="00780019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A33C1" w:rsidRPr="004E4BE5" w14:paraId="2F39B590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80DAA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F2AD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A8801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47D5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9C6E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10EF" w14:textId="77777777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8D06" w14:textId="6772C107" w:rsidR="003A33C1" w:rsidRPr="006A1017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F96D0A">
              <w:rPr>
                <w:rFonts w:ascii="Calibri" w:hAnsi="Calibri" w:cs="Calibri"/>
                <w:sz w:val="22"/>
                <w:szCs w:val="22"/>
              </w:rPr>
              <w:t>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ADDBE" w14:textId="7B02871C" w:rsidR="003A33C1" w:rsidRPr="00780019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987317"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</w:tr>
      <w:tr w:rsidR="003A33C1" w:rsidRPr="004E4BE5" w14:paraId="57CF3E07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732BF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62B6A2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5383F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BA918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E03F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CB9F" w14:textId="77777777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5A9E" w14:textId="1498742E" w:rsidR="003A33C1" w:rsidRPr="00C428FC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34066B">
              <w:rPr>
                <w:rFonts w:ascii="Calibri" w:hAnsi="Calibri" w:cs="Calibri"/>
                <w:sz w:val="22"/>
                <w:szCs w:val="22"/>
              </w:rPr>
              <w:t>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A40A7" w14:textId="42526188" w:rsidR="003A33C1" w:rsidRPr="00C809B6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1E4821">
              <w:rPr>
                <w:rFonts w:ascii="Calibri" w:hAnsi="Calibri" w:cs="Calibri"/>
                <w:sz w:val="22"/>
                <w:szCs w:val="22"/>
              </w:rPr>
              <w:t>23</w:t>
            </w:r>
          </w:p>
        </w:tc>
      </w:tr>
      <w:tr w:rsidR="003A33C1" w:rsidRPr="004E4BE5" w14:paraId="72F2D734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B79F2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205DE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7DE07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4D9E37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7E7E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91CB" w14:textId="77777777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19C7" w14:textId="20699FFB" w:rsidR="003A33C1" w:rsidRPr="00C428FC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34066B">
              <w:rPr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792AC" w14:textId="26EE294E" w:rsidR="003A33C1" w:rsidRPr="00C809B6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1E4821">
              <w:rPr>
                <w:rFonts w:ascii="Calibri" w:hAnsi="Calibri" w:cs="Calibri"/>
                <w:sz w:val="22"/>
                <w:szCs w:val="22"/>
              </w:rPr>
              <w:t>22</w:t>
            </w:r>
          </w:p>
        </w:tc>
      </w:tr>
      <w:tr w:rsidR="003A33C1" w:rsidRPr="004E4BE5" w14:paraId="626F364E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6D681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D0135D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3C456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0FB9EF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E37C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E7D6" w14:textId="77777777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C3C7" w14:textId="55E43E48" w:rsidR="003A33C1" w:rsidRPr="00C428FC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C6443" w14:textId="044B4009" w:rsidR="003A33C1" w:rsidRPr="00C809B6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3A33C1" w:rsidRPr="004E4BE5" w14:paraId="11CDFB20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3319D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47B9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6F6E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A608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36ED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20E0" w14:textId="77777777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181A" w14:textId="05081044" w:rsidR="003A33C1" w:rsidRPr="00C428FC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34066B">
              <w:rPr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F787B" w14:textId="0F5615B8" w:rsidR="003A33C1" w:rsidRPr="00C809B6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1E4821">
              <w:rPr>
                <w:rFonts w:ascii="Calibri" w:hAnsi="Calibri" w:cs="Calibri"/>
                <w:sz w:val="22"/>
                <w:szCs w:val="22"/>
              </w:rPr>
              <w:t>22</w:t>
            </w:r>
          </w:p>
        </w:tc>
      </w:tr>
      <w:tr w:rsidR="003A33C1" w:rsidRPr="004E4BE5" w14:paraId="4444C19D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7B871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DB9B45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E08632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892E18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0100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0BE8" w14:textId="77777777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91E3" w14:textId="7460648A" w:rsidR="003A33C1" w:rsidRPr="000C5FDD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F96D0A">
              <w:rPr>
                <w:rFonts w:ascii="Calibri" w:hAnsi="Calibri" w:cs="Calibri"/>
                <w:sz w:val="22"/>
                <w:szCs w:val="22"/>
              </w:rPr>
              <w:t>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75354" w14:textId="4B3FB8D7" w:rsidR="003A33C1" w:rsidRPr="000C5FDD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7F4BA7">
              <w:rPr>
                <w:rFonts w:ascii="Calibri" w:hAnsi="Calibri" w:cs="Calibri"/>
                <w:sz w:val="22"/>
                <w:szCs w:val="22"/>
              </w:rPr>
              <w:t>55</w:t>
            </w:r>
          </w:p>
        </w:tc>
      </w:tr>
      <w:tr w:rsidR="003A33C1" w:rsidRPr="004E4BE5" w14:paraId="7ACB79D1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486DE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6BC87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B64A0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0494F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26D9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5A27" w14:textId="77777777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65CE" w14:textId="1BC92DB3" w:rsidR="003A33C1" w:rsidRPr="000C5FDD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F96D0A">
              <w:rPr>
                <w:rFonts w:ascii="Calibri" w:hAnsi="Calibri" w:cs="Calibri"/>
                <w:sz w:val="22"/>
                <w:szCs w:val="22"/>
              </w:rPr>
              <w:t>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56F4B" w14:textId="130CB98E" w:rsidR="003A33C1" w:rsidRPr="000C5FDD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7F4BA7">
              <w:rPr>
                <w:rFonts w:ascii="Calibri" w:hAnsi="Calibri" w:cs="Calibri"/>
                <w:sz w:val="22"/>
                <w:szCs w:val="22"/>
              </w:rPr>
              <w:t>52</w:t>
            </w:r>
          </w:p>
        </w:tc>
      </w:tr>
      <w:tr w:rsidR="003A33C1" w:rsidRPr="004E4BE5" w14:paraId="0BF23A14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D4481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9F32F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348AF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85019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7F7C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9EEC" w14:textId="77777777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ACB5" w14:textId="2D28FCF1" w:rsidR="003A33C1" w:rsidRPr="000C5FDD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F8807" w14:textId="30364605" w:rsidR="003A33C1" w:rsidRPr="000C5FDD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3A33C1" w:rsidRPr="004E4BE5" w14:paraId="660155B0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DA52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5973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6C91" w14:textId="77777777" w:rsidR="003A33C1" w:rsidRPr="004E4BE5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BDB6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AA15" w14:textId="77777777" w:rsidR="003A33C1" w:rsidRDefault="003A33C1" w:rsidP="003A33C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E5F5" w14:textId="77777777" w:rsidR="003A33C1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CB4A" w14:textId="411A0333" w:rsidR="003A33C1" w:rsidRPr="000C5FDD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F96D0A"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B7CD9" w14:textId="62F95EF2" w:rsidR="003A33C1" w:rsidRPr="000C5FDD" w:rsidRDefault="003A33C1" w:rsidP="003A33C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0E87">
              <w:rPr>
                <w:rFonts w:ascii="Calibri" w:hAnsi="Calibri" w:cs="Calibri"/>
                <w:sz w:val="22"/>
                <w:szCs w:val="22"/>
              </w:rPr>
              <w:t>±</w:t>
            </w:r>
            <w:r w:rsidR="007F4BA7">
              <w:rPr>
                <w:rFonts w:ascii="Calibri" w:hAnsi="Calibri" w:cs="Calibri"/>
                <w:sz w:val="22"/>
                <w:szCs w:val="22"/>
              </w:rPr>
              <w:t>51</w:t>
            </w:r>
          </w:p>
        </w:tc>
      </w:tr>
    </w:tbl>
    <w:p w14:paraId="587563AE" w14:textId="43C81C16" w:rsidR="00DA5475" w:rsidRPr="00954EF0" w:rsidRDefault="00600AAC" w:rsidP="00600AAC">
      <w:pPr>
        <w:pStyle w:val="Caption"/>
        <w:jc w:val="center"/>
        <w:rPr>
          <w:sz w:val="22"/>
          <w:szCs w:val="22"/>
          <w:lang w:val="en-US" w:eastAsia="zh-CN"/>
        </w:rPr>
      </w:pPr>
      <w:r w:rsidRPr="00600AAC">
        <w:rPr>
          <w:sz w:val="22"/>
          <w:szCs w:val="22"/>
        </w:rPr>
        <w:t xml:space="preserve">Table </w:t>
      </w:r>
      <w:r w:rsidRPr="00600AAC">
        <w:rPr>
          <w:sz w:val="22"/>
          <w:szCs w:val="22"/>
        </w:rPr>
        <w:fldChar w:fldCharType="begin"/>
      </w:r>
      <w:r w:rsidRPr="00600AAC">
        <w:rPr>
          <w:sz w:val="22"/>
          <w:szCs w:val="22"/>
        </w:rPr>
        <w:instrText xml:space="preserve"> SEQ Table \* ARABIC </w:instrText>
      </w:r>
      <w:r w:rsidRPr="00600AAC">
        <w:rPr>
          <w:sz w:val="22"/>
          <w:szCs w:val="22"/>
        </w:rPr>
        <w:fldChar w:fldCharType="separate"/>
      </w:r>
      <w:r w:rsidR="0001279B">
        <w:rPr>
          <w:noProof/>
          <w:sz w:val="22"/>
          <w:szCs w:val="22"/>
        </w:rPr>
        <w:t>15</w:t>
      </w:r>
      <w:r w:rsidRPr="00600AAC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D451AB">
        <w:rPr>
          <w:sz w:val="22"/>
          <w:szCs w:val="22"/>
        </w:rPr>
        <w:t xml:space="preserve">RSTD simulation results for </w:t>
      </w:r>
      <w:r w:rsidR="009D5B52">
        <w:rPr>
          <w:sz w:val="22"/>
          <w:szCs w:val="22"/>
        </w:rPr>
        <w:t>partially staggered</w:t>
      </w:r>
      <w:r w:rsidR="00D451AB">
        <w:rPr>
          <w:sz w:val="22"/>
          <w:szCs w:val="22"/>
        </w:rPr>
        <w:t xml:space="preserve"> SL PRS in</w:t>
      </w:r>
      <w:r w:rsidR="00DA5475">
        <w:rPr>
          <w:sz w:val="22"/>
          <w:szCs w:val="22"/>
        </w:rPr>
        <w:t xml:space="preserve"> TDL-A.</w:t>
      </w:r>
    </w:p>
    <w:p w14:paraId="1ED252DD" w14:textId="55ED4400" w:rsidR="002F1EFC" w:rsidRDefault="002F1EFC">
      <w:pPr>
        <w:spacing w:after="0"/>
        <w:rPr>
          <w:lang w:val="en-US"/>
        </w:rPr>
      </w:pPr>
      <w:r>
        <w:rPr>
          <w:lang w:val="en-US"/>
        </w:rPr>
        <w:br w:type="page"/>
      </w:r>
    </w:p>
    <w:tbl>
      <w:tblPr>
        <w:tblW w:w="8356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022"/>
        <w:gridCol w:w="1728"/>
        <w:gridCol w:w="1728"/>
        <w:gridCol w:w="6"/>
      </w:tblGrid>
      <w:tr w:rsidR="00D86332" w:rsidRPr="004E4BE5" w14:paraId="4DAF4597" w14:textId="77777777" w:rsidTr="005E37A4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F59AF" w14:textId="77777777" w:rsidR="00D86332" w:rsidRPr="004E4BE5" w:rsidRDefault="00D86332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05E3A" w14:textId="77777777" w:rsidR="00D86332" w:rsidRPr="004E4BE5" w:rsidRDefault="00D86332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8DC4" w14:textId="77777777" w:rsidR="00D86332" w:rsidRPr="004E4BE5" w:rsidRDefault="00D86332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88F9" w14:textId="77777777" w:rsidR="00D86332" w:rsidRPr="004E4BE5" w:rsidRDefault="00D86332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rate(Tc)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7A19" w14:textId="77777777" w:rsidR="00D86332" w:rsidRPr="004E4BE5" w:rsidRDefault="00D86332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E9C90D" w14:textId="77777777" w:rsidR="00D86332" w:rsidRDefault="00D86332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D2EBDE" w14:textId="77777777" w:rsidR="00D86332" w:rsidRPr="004E4BE5" w:rsidRDefault="00D86332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(Tc)</w:t>
            </w:r>
          </w:p>
        </w:tc>
      </w:tr>
      <w:tr w:rsidR="00D86332" w:rsidRPr="004E4BE5" w14:paraId="27F3B7CC" w14:textId="77777777" w:rsidTr="005E37A4">
        <w:trPr>
          <w:gridAfter w:val="1"/>
          <w:wAfter w:w="6" w:type="dxa"/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968F" w14:textId="77777777" w:rsidR="00D86332" w:rsidRPr="004E4BE5" w:rsidRDefault="00D86332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CA96" w14:textId="77777777" w:rsidR="00D86332" w:rsidRPr="004E4BE5" w:rsidRDefault="00D86332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99FC8" w14:textId="77777777" w:rsidR="00D86332" w:rsidRPr="004E4BE5" w:rsidRDefault="00D86332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7379" w14:textId="77777777" w:rsidR="00D86332" w:rsidRPr="004E4BE5" w:rsidRDefault="00D86332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F586" w14:textId="77777777" w:rsidR="00D86332" w:rsidRPr="004E4BE5" w:rsidRDefault="00D86332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E639" w14:textId="77777777" w:rsidR="00D86332" w:rsidRDefault="00D86332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2306" w14:textId="77777777" w:rsidR="00D86332" w:rsidRPr="004E4BE5" w:rsidRDefault="00D86332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0 dB, </w:t>
            </w: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98302" w14:textId="77777777" w:rsidR="00D86332" w:rsidRPr="004E4BE5" w:rsidRDefault="00D86332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-3 dB, </w:t>
            </w: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</w:t>
            </w:r>
          </w:p>
        </w:tc>
      </w:tr>
      <w:tr w:rsidR="00D86332" w:rsidRPr="004E4BE5" w14:paraId="3A8E7BDF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DEDF4E" w14:textId="77777777" w:rsidR="00D86332" w:rsidRDefault="00D86332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99724" w14:textId="77777777" w:rsidR="00D86332" w:rsidRDefault="00D86332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9817D2" w14:textId="77777777" w:rsidR="00D86332" w:rsidRDefault="00D86332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D6A1AA" w14:textId="77777777" w:rsidR="00D86332" w:rsidRDefault="00D86332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4D073" w14:textId="77777777" w:rsidR="00D86332" w:rsidRPr="004E4BE5" w:rsidRDefault="00D86332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8F84" w14:textId="77777777" w:rsidR="00D86332" w:rsidRDefault="00D86332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7639" w14:textId="3FD3DCA1" w:rsidR="00D86332" w:rsidRDefault="00D86332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855B9F"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F362F" w14:textId="597E4B50" w:rsidR="00D86332" w:rsidRDefault="00D86332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 w:rsidR="00D32153">
              <w:rPr>
                <w:rFonts w:ascii="Calibri" w:hAnsi="Calibri" w:cs="Calibri"/>
                <w:sz w:val="22"/>
                <w:szCs w:val="22"/>
              </w:rPr>
              <w:t>99</w:t>
            </w:r>
          </w:p>
        </w:tc>
      </w:tr>
      <w:tr w:rsidR="007A70A4" w:rsidRPr="004E4BE5" w14:paraId="28EBD390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2E8D7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B36E1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5271B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A410E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EE6E83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4272" w14:textId="77777777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0BB8" w14:textId="1FAFD2F5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855B9F">
              <w:rPr>
                <w:rFonts w:ascii="Calibri" w:hAnsi="Calibri" w:cs="Calibri"/>
                <w:sz w:val="22"/>
                <w:szCs w:val="22"/>
              </w:rPr>
              <w:t>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A78DE" w14:textId="1C3E7109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D32153">
              <w:rPr>
                <w:rFonts w:ascii="Calibri" w:hAnsi="Calibri" w:cs="Calibri"/>
                <w:sz w:val="22"/>
                <w:szCs w:val="22"/>
              </w:rPr>
              <w:t>99</w:t>
            </w:r>
          </w:p>
        </w:tc>
      </w:tr>
      <w:tr w:rsidR="007A70A4" w:rsidRPr="004E4BE5" w14:paraId="7BE65053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FF8E6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C9B99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A02CB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9E0CA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18451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F696" w14:textId="77777777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A632" w14:textId="7240BB04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98D80" w14:textId="0C0D3897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A70A4" w:rsidRPr="004E4BE5" w14:paraId="71A1A73A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469E0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E9B9B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44C00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4426F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F5A37F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0CB1" w14:textId="77777777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95B4" w14:textId="30A23050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855B9F">
              <w:rPr>
                <w:rFonts w:ascii="Calibri" w:hAnsi="Calibri" w:cs="Calibri"/>
                <w:sz w:val="22"/>
                <w:szCs w:val="22"/>
              </w:rPr>
              <w:t>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0E518" w14:textId="1EF79297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D32153">
              <w:rPr>
                <w:rFonts w:ascii="Calibri" w:hAnsi="Calibri" w:cs="Calibri"/>
                <w:sz w:val="22"/>
                <w:szCs w:val="22"/>
              </w:rPr>
              <w:t>98</w:t>
            </w:r>
          </w:p>
        </w:tc>
      </w:tr>
      <w:tr w:rsidR="007A70A4" w:rsidRPr="004E4BE5" w14:paraId="5B4FC116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95048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9CFDE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85F32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89026A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E8316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B005" w14:textId="77777777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7F2A" w14:textId="1E4772B7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194487">
              <w:rPr>
                <w:rFonts w:ascii="Calibri" w:hAnsi="Calibri" w:cs="Calibri"/>
                <w:sz w:val="22"/>
                <w:szCs w:val="22"/>
              </w:rPr>
              <w:t>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355D0" w14:textId="2725C650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203337"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</w:tr>
      <w:tr w:rsidR="007A70A4" w:rsidRPr="004E4BE5" w14:paraId="044EA21C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F4F7F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98131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E2EA2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FE408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9BBEF3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6B62" w14:textId="77777777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793A" w14:textId="1AD06B29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194487">
              <w:rPr>
                <w:rFonts w:ascii="Calibri" w:hAnsi="Calibri" w:cs="Calibri"/>
                <w:sz w:val="22"/>
                <w:szCs w:val="22"/>
              </w:rPr>
              <w:t>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C6BC0" w14:textId="7788A05F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203337"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</w:tr>
      <w:tr w:rsidR="007A70A4" w:rsidRPr="004E4BE5" w14:paraId="61AE4B8C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DBB4D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75C7A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3968D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37E15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8C3D1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211D" w14:textId="77777777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167F" w14:textId="6BD2AB94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7F27C" w14:textId="21AC58AD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A70A4" w:rsidRPr="004E4BE5" w14:paraId="7848170B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52527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F4D91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F8C05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B5536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0D7B3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DB1F" w14:textId="77777777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2015" w14:textId="00B1B1A7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EF6B50">
              <w:rPr>
                <w:rFonts w:ascii="Calibri" w:hAnsi="Calibri" w:cs="Calibri"/>
                <w:sz w:val="22"/>
                <w:szCs w:val="22"/>
              </w:rPr>
              <w:t>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9AE14" w14:textId="554DB883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CC078D">
              <w:rPr>
                <w:rFonts w:ascii="Calibri" w:hAnsi="Calibri" w:cs="Calibri"/>
                <w:sz w:val="22"/>
                <w:szCs w:val="22"/>
              </w:rPr>
              <w:t>49</w:t>
            </w:r>
          </w:p>
        </w:tc>
      </w:tr>
      <w:tr w:rsidR="007A70A4" w:rsidRPr="004E4BE5" w14:paraId="1635A6D9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902C7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DC307B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CD4A0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5B966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6252B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B56B" w14:textId="77777777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98B2" w14:textId="21B69ED5" w:rsidR="007A70A4" w:rsidRPr="006A1017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972AA9">
              <w:rPr>
                <w:rFonts w:ascii="Calibri" w:hAnsi="Calibri" w:cs="Calibri"/>
                <w:sz w:val="22"/>
                <w:szCs w:val="22"/>
              </w:rPr>
              <w:t>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6C1CC" w14:textId="7AC6BBFC" w:rsidR="007A70A4" w:rsidRPr="00780019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8B2180">
              <w:rPr>
                <w:rFonts w:ascii="Calibri" w:hAnsi="Calibri" w:cs="Calibri"/>
                <w:sz w:val="22"/>
                <w:szCs w:val="22"/>
              </w:rPr>
              <w:t>101</w:t>
            </w:r>
          </w:p>
        </w:tc>
      </w:tr>
      <w:tr w:rsidR="007A70A4" w:rsidRPr="004E4BE5" w14:paraId="1790F89E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E9080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0A44C9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FD9508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B2EB9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2860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DB6C" w14:textId="77777777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6AF8" w14:textId="67993CAB" w:rsidR="007A70A4" w:rsidRPr="006A1017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972AA9">
              <w:rPr>
                <w:rFonts w:ascii="Calibri" w:hAnsi="Calibri" w:cs="Calibri"/>
                <w:sz w:val="22"/>
                <w:szCs w:val="22"/>
              </w:rPr>
              <w:t>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7706E" w14:textId="1EA70321" w:rsidR="007A70A4" w:rsidRPr="00780019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8B2180"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</w:tr>
      <w:tr w:rsidR="007A70A4" w:rsidRPr="004E4BE5" w14:paraId="4AE7975F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E71E8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4A712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0A5CEB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B751F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E041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0E16" w14:textId="77777777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1339" w14:textId="742AAF54" w:rsidR="007A70A4" w:rsidRPr="006A1017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33225" w14:textId="38537134" w:rsidR="007A70A4" w:rsidRPr="00780019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A70A4" w:rsidRPr="004E4BE5" w14:paraId="735AB810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700DD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E098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D1DE9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1C56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B48E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96F5" w14:textId="77777777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1A15" w14:textId="6EBA3220" w:rsidR="007A70A4" w:rsidRPr="006A1017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972AA9">
              <w:rPr>
                <w:rFonts w:ascii="Calibri" w:hAnsi="Calibri" w:cs="Calibri"/>
                <w:sz w:val="22"/>
                <w:szCs w:val="22"/>
              </w:rPr>
              <w:t>99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C72BE" w14:textId="2BB123A5" w:rsidR="007A70A4" w:rsidRPr="00780019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8B2180">
              <w:rPr>
                <w:rFonts w:ascii="Calibri" w:hAnsi="Calibri" w:cs="Calibri"/>
                <w:sz w:val="22"/>
                <w:szCs w:val="22"/>
              </w:rPr>
              <w:t>99</w:t>
            </w:r>
          </w:p>
        </w:tc>
      </w:tr>
      <w:tr w:rsidR="007A70A4" w:rsidRPr="004E4BE5" w14:paraId="740FC04F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4443B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CA868B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846C2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F4629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69E3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FEE2" w14:textId="77777777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00A3" w14:textId="15095BD6" w:rsidR="007A70A4" w:rsidRPr="006A1017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3564CA"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15392" w14:textId="4AF17662" w:rsidR="007A70A4" w:rsidRPr="00780019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9F13CB"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</w:tr>
      <w:tr w:rsidR="007A70A4" w:rsidRPr="004E4BE5" w14:paraId="5A8293C5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1805A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5B4AB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0D1E5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12CDC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D8B3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30A2" w14:textId="77777777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7604" w14:textId="73406171" w:rsidR="007A70A4" w:rsidRPr="006A1017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3564CA">
              <w:rPr>
                <w:rFonts w:ascii="Calibri" w:hAnsi="Calibri" w:cs="Calibri"/>
                <w:sz w:val="22"/>
                <w:szCs w:val="22"/>
              </w:rPr>
              <w:t>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A5603" w14:textId="3366FD5A" w:rsidR="007A70A4" w:rsidRPr="00780019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9F13CB">
              <w:rPr>
                <w:rFonts w:ascii="Calibri" w:hAnsi="Calibri" w:cs="Calibri"/>
                <w:sz w:val="22"/>
                <w:szCs w:val="22"/>
              </w:rPr>
              <w:t>49</w:t>
            </w:r>
          </w:p>
        </w:tc>
      </w:tr>
      <w:tr w:rsidR="007A70A4" w:rsidRPr="004E4BE5" w14:paraId="2AC380A8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BCEF2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EF06B5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14411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FD12BF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09AB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CE9E" w14:textId="77777777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7A03" w14:textId="0948EB5A" w:rsidR="007A70A4" w:rsidRPr="006A1017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C8D3F" w14:textId="249528BF" w:rsidR="007A70A4" w:rsidRPr="00780019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A70A4" w:rsidRPr="004E4BE5" w14:paraId="38F89D49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B6D8C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5666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D45EC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316C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E00A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B760" w14:textId="77777777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AC41" w14:textId="482CA74B" w:rsidR="007A70A4" w:rsidRPr="006A1017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3564CA">
              <w:rPr>
                <w:rFonts w:ascii="Calibri" w:hAnsi="Calibri" w:cs="Calibri"/>
                <w:sz w:val="22"/>
                <w:szCs w:val="22"/>
              </w:rPr>
              <w:t>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2ECF1" w14:textId="026D0FD8" w:rsidR="007A70A4" w:rsidRPr="00780019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9F13CB"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</w:tr>
      <w:tr w:rsidR="007A70A4" w:rsidRPr="004E4BE5" w14:paraId="5C14AC42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6DB27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234A4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A70BC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B3D17D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5F2F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5F72" w14:textId="77777777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7C4A" w14:textId="60DBFEF2" w:rsidR="007A70A4" w:rsidRPr="00C428FC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4D16D6">
              <w:rPr>
                <w:rFonts w:ascii="Calibri" w:hAnsi="Calibri" w:cs="Calibri"/>
                <w:sz w:val="22"/>
                <w:szCs w:val="22"/>
              </w:rPr>
              <w:t>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727F6" w14:textId="4093F034" w:rsidR="007A70A4" w:rsidRPr="00C809B6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87189C">
              <w:rPr>
                <w:rFonts w:ascii="Calibri" w:hAnsi="Calibri" w:cs="Calibri"/>
                <w:sz w:val="22"/>
                <w:szCs w:val="22"/>
              </w:rPr>
              <w:t>22</w:t>
            </w:r>
          </w:p>
        </w:tc>
      </w:tr>
      <w:tr w:rsidR="007A70A4" w:rsidRPr="004E4BE5" w14:paraId="3B8FBFA5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13A0B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C83AD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448DC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3BDE90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0E76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77AC" w14:textId="77777777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BACF" w14:textId="401C8E73" w:rsidR="007A70A4" w:rsidRPr="00C428FC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4D16D6">
              <w:rPr>
                <w:rFonts w:ascii="Calibri" w:hAnsi="Calibri" w:cs="Calibri"/>
                <w:sz w:val="22"/>
                <w:szCs w:val="22"/>
              </w:rPr>
              <w:t>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75475" w14:textId="0096C1BF" w:rsidR="007A70A4" w:rsidRPr="00C809B6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87189C">
              <w:rPr>
                <w:rFonts w:ascii="Calibri" w:hAnsi="Calibri" w:cs="Calibri"/>
                <w:sz w:val="22"/>
                <w:szCs w:val="22"/>
              </w:rPr>
              <w:t>22</w:t>
            </w:r>
          </w:p>
        </w:tc>
      </w:tr>
      <w:tr w:rsidR="007A70A4" w:rsidRPr="004E4BE5" w14:paraId="447745E9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7E271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76BB66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03AA7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D70996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8F24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3524" w14:textId="77777777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707C" w14:textId="4A038D57" w:rsidR="007A70A4" w:rsidRPr="00C428FC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206AF" w14:textId="4D798581" w:rsidR="007A70A4" w:rsidRPr="00C809B6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7A70A4" w:rsidRPr="004E4BE5" w14:paraId="5262F954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1C96C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FC8A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1ED5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D660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0A9A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74BD" w14:textId="77777777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3260" w14:textId="47DF302D" w:rsidR="007A70A4" w:rsidRPr="00C428FC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4D16D6">
              <w:rPr>
                <w:rFonts w:ascii="Calibri" w:hAnsi="Calibri" w:cs="Calibri"/>
                <w:sz w:val="22"/>
                <w:szCs w:val="22"/>
              </w:rPr>
              <w:t>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88429" w14:textId="5A5D23CE" w:rsidR="007A70A4" w:rsidRPr="00C809B6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87189C">
              <w:rPr>
                <w:rFonts w:ascii="Calibri" w:hAnsi="Calibri" w:cs="Calibri"/>
                <w:sz w:val="22"/>
                <w:szCs w:val="22"/>
              </w:rPr>
              <w:t>22</w:t>
            </w:r>
          </w:p>
        </w:tc>
      </w:tr>
      <w:tr w:rsidR="007A70A4" w:rsidRPr="004E4BE5" w14:paraId="5330C462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3DC97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3254DD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EE6B1E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9026A7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BCD1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8A32" w14:textId="77777777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8C0F" w14:textId="73017C56" w:rsidR="007A70A4" w:rsidRPr="000C5FDD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D3704D">
              <w:rPr>
                <w:rFonts w:ascii="Calibri" w:hAnsi="Calibri" w:cs="Calibri"/>
                <w:sz w:val="22"/>
                <w:szCs w:val="22"/>
              </w:rPr>
              <w:t>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F0ADE" w14:textId="646C0FF9" w:rsidR="007A70A4" w:rsidRPr="000C5FDD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6C5C38">
              <w:rPr>
                <w:rFonts w:ascii="Calibri" w:hAnsi="Calibri" w:cs="Calibri"/>
                <w:sz w:val="22"/>
                <w:szCs w:val="22"/>
              </w:rPr>
              <w:t>52</w:t>
            </w:r>
          </w:p>
        </w:tc>
      </w:tr>
      <w:tr w:rsidR="007A70A4" w:rsidRPr="004E4BE5" w14:paraId="6E417C52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AC65C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87A56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9F096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F7EF1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8BDC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6C7D" w14:textId="77777777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AABD" w14:textId="34DC4F81" w:rsidR="007A70A4" w:rsidRPr="000C5FDD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D3704D">
              <w:rPr>
                <w:rFonts w:ascii="Calibri" w:hAnsi="Calibri" w:cs="Calibri"/>
                <w:sz w:val="22"/>
                <w:szCs w:val="22"/>
              </w:rPr>
              <w:t>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3D865" w14:textId="43916F14" w:rsidR="007A70A4" w:rsidRPr="000C5FDD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6C5C38"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</w:tr>
      <w:tr w:rsidR="007A70A4" w:rsidRPr="004E4BE5" w14:paraId="3887665F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B49A0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47870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D1715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B7BE3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8596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A855" w14:textId="77777777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7A61" w14:textId="3936FD4E" w:rsidR="007A70A4" w:rsidRPr="000C5FDD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6A93D" w14:textId="05521687" w:rsidR="007A70A4" w:rsidRPr="000C5FDD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7A70A4" w:rsidRPr="004E4BE5" w14:paraId="420AE00D" w14:textId="77777777" w:rsidTr="005E37A4">
        <w:trPr>
          <w:gridAfter w:val="1"/>
          <w:wAfter w:w="6" w:type="dxa"/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22DA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E4F4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43B9" w14:textId="77777777" w:rsidR="007A70A4" w:rsidRPr="004E4BE5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FD61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3EAB" w14:textId="77777777" w:rsidR="007A70A4" w:rsidRDefault="007A70A4" w:rsidP="007A70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E417" w14:textId="77777777" w:rsidR="007A70A4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0225" w14:textId="51BACD70" w:rsidR="007A70A4" w:rsidRPr="000C5FDD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D3704D">
              <w:rPr>
                <w:rFonts w:ascii="Calibri" w:hAnsi="Calibri" w:cs="Calibri"/>
                <w:sz w:val="22"/>
                <w:szCs w:val="22"/>
              </w:rPr>
              <w:t>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D43B1" w14:textId="05E70819" w:rsidR="007A70A4" w:rsidRPr="000C5FDD" w:rsidRDefault="007A70A4" w:rsidP="007A70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183F">
              <w:rPr>
                <w:rFonts w:ascii="Calibri" w:hAnsi="Calibri" w:cs="Calibri"/>
                <w:sz w:val="22"/>
                <w:szCs w:val="22"/>
              </w:rPr>
              <w:t>±</w:t>
            </w:r>
            <w:r w:rsidR="006C5C38">
              <w:rPr>
                <w:rFonts w:ascii="Calibri" w:hAnsi="Calibri" w:cs="Calibri"/>
                <w:sz w:val="22"/>
                <w:szCs w:val="22"/>
              </w:rPr>
              <w:t>49</w:t>
            </w:r>
          </w:p>
        </w:tc>
      </w:tr>
    </w:tbl>
    <w:p w14:paraId="722B2B84" w14:textId="77777777" w:rsidR="00E10782" w:rsidRDefault="00E10782">
      <w:pPr>
        <w:spacing w:after="0"/>
        <w:rPr>
          <w:lang w:val="en-US"/>
        </w:rPr>
      </w:pPr>
    </w:p>
    <w:p w14:paraId="6C7FC372" w14:textId="0B2EE51F" w:rsidR="0001279B" w:rsidRDefault="00B21C33" w:rsidP="00B21C33">
      <w:pPr>
        <w:pStyle w:val="Caption"/>
        <w:jc w:val="center"/>
        <w:rPr>
          <w:sz w:val="22"/>
          <w:szCs w:val="22"/>
        </w:rPr>
      </w:pPr>
      <w:r w:rsidRPr="00B21C33">
        <w:rPr>
          <w:sz w:val="22"/>
          <w:szCs w:val="22"/>
        </w:rPr>
        <w:t xml:space="preserve">Table </w:t>
      </w:r>
      <w:r w:rsidRPr="00B21C33">
        <w:rPr>
          <w:sz w:val="22"/>
          <w:szCs w:val="22"/>
        </w:rPr>
        <w:fldChar w:fldCharType="begin"/>
      </w:r>
      <w:r w:rsidRPr="00B21C33">
        <w:rPr>
          <w:sz w:val="22"/>
          <w:szCs w:val="22"/>
        </w:rPr>
        <w:instrText xml:space="preserve"> SEQ Table \* ARABIC </w:instrText>
      </w:r>
      <w:r w:rsidRPr="00B21C33">
        <w:rPr>
          <w:sz w:val="22"/>
          <w:szCs w:val="22"/>
        </w:rPr>
        <w:fldChar w:fldCharType="separate"/>
      </w:r>
      <w:r w:rsidR="0001279B">
        <w:rPr>
          <w:noProof/>
          <w:sz w:val="22"/>
          <w:szCs w:val="22"/>
        </w:rPr>
        <w:t>16</w:t>
      </w:r>
      <w:r w:rsidRPr="00B21C33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D451AB">
        <w:rPr>
          <w:sz w:val="22"/>
          <w:szCs w:val="22"/>
        </w:rPr>
        <w:t xml:space="preserve">RSTD simulation results for </w:t>
      </w:r>
      <w:r w:rsidR="009D5B52">
        <w:rPr>
          <w:sz w:val="22"/>
          <w:szCs w:val="22"/>
        </w:rPr>
        <w:t>fully staggered</w:t>
      </w:r>
      <w:r w:rsidR="00D451AB">
        <w:rPr>
          <w:sz w:val="22"/>
          <w:szCs w:val="22"/>
        </w:rPr>
        <w:t xml:space="preserve"> SL PRS in TDL-A.</w:t>
      </w:r>
    </w:p>
    <w:p w14:paraId="023D61F1" w14:textId="77777777" w:rsidR="0001279B" w:rsidRDefault="0001279B">
      <w:pPr>
        <w:spacing w:after="0"/>
        <w:rPr>
          <w:b/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8356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022"/>
        <w:gridCol w:w="1728"/>
        <w:gridCol w:w="1728"/>
        <w:gridCol w:w="6"/>
      </w:tblGrid>
      <w:tr w:rsidR="0001279B" w:rsidRPr="004E4BE5" w14:paraId="6FD978B5" w14:textId="77777777" w:rsidTr="000278DA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FF92" w14:textId="77777777" w:rsidR="0001279B" w:rsidRPr="004E4BE5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32D2E" w14:textId="77777777" w:rsidR="0001279B" w:rsidRPr="004E4BE5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FD78" w14:textId="77777777" w:rsidR="0001279B" w:rsidRPr="004E4BE5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09EED" w14:textId="77777777" w:rsidR="0001279B" w:rsidRPr="004E4BE5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rate(Tc)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DC062" w14:textId="77777777" w:rsidR="0001279B" w:rsidRPr="004E4BE5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6A15F7" w14:textId="77777777" w:rsidR="0001279B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D97E91" w14:textId="77777777" w:rsidR="0001279B" w:rsidRPr="004E4BE5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(Tc)</w:t>
            </w:r>
          </w:p>
        </w:tc>
      </w:tr>
      <w:tr w:rsidR="0001279B" w:rsidRPr="004E4BE5" w14:paraId="41BC77B8" w14:textId="77777777" w:rsidTr="000278DA">
        <w:trPr>
          <w:gridAfter w:val="1"/>
          <w:wAfter w:w="6" w:type="dxa"/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B783" w14:textId="77777777" w:rsidR="0001279B" w:rsidRPr="004E4BE5" w:rsidRDefault="0001279B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C487" w14:textId="77777777" w:rsidR="0001279B" w:rsidRPr="004E4BE5" w:rsidRDefault="0001279B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41C3" w14:textId="77777777" w:rsidR="0001279B" w:rsidRPr="004E4BE5" w:rsidRDefault="0001279B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C40F" w14:textId="77777777" w:rsidR="0001279B" w:rsidRPr="004E4BE5" w:rsidRDefault="0001279B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D54B6" w14:textId="77777777" w:rsidR="0001279B" w:rsidRPr="004E4BE5" w:rsidRDefault="0001279B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74C1" w14:textId="77777777" w:rsidR="0001279B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D126" w14:textId="77777777" w:rsidR="0001279B" w:rsidRPr="004E4BE5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0 dB, </w:t>
            </w: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1E" w14:textId="77777777" w:rsidR="0001279B" w:rsidRPr="004E4BE5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-3 dB, </w:t>
            </w: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</w:t>
            </w:r>
          </w:p>
        </w:tc>
      </w:tr>
      <w:tr w:rsidR="00085225" w:rsidRPr="004E4BE5" w14:paraId="04A1F94D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499A31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D4D87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83F41C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389543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30E6F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8772" w14:textId="77777777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196C" w14:textId="5BFFA876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F1C15">
              <w:rPr>
                <w:rFonts w:ascii="Calibri" w:hAnsi="Calibri" w:cs="Calibri"/>
                <w:sz w:val="22"/>
                <w:szCs w:val="22"/>
              </w:rPr>
              <w:t>±</w:t>
            </w:r>
            <w:r w:rsidR="00CA0DAD">
              <w:rPr>
                <w:rFonts w:ascii="Calibri" w:hAnsi="Calibri" w:cs="Calibri"/>
                <w:sz w:val="22"/>
                <w:szCs w:val="22"/>
              </w:rPr>
              <w:t>144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62B8F" w14:textId="5784F512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F1C15">
              <w:rPr>
                <w:rFonts w:ascii="Calibri" w:hAnsi="Calibri" w:cs="Calibri"/>
                <w:sz w:val="22"/>
                <w:szCs w:val="22"/>
              </w:rPr>
              <w:t>±</w:t>
            </w:r>
            <w:r w:rsidR="00505E0B">
              <w:rPr>
                <w:rFonts w:ascii="Calibri" w:hAnsi="Calibri" w:cs="Calibri"/>
                <w:sz w:val="22"/>
                <w:szCs w:val="22"/>
              </w:rPr>
              <w:t>146</w:t>
            </w:r>
          </w:p>
        </w:tc>
      </w:tr>
      <w:tr w:rsidR="00085225" w:rsidRPr="004E4BE5" w14:paraId="27743EBD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5A51C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C0E79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3EFA1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CCBC2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B183E8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181F" w14:textId="77777777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49FB" w14:textId="28C7A907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F1C15">
              <w:rPr>
                <w:rFonts w:ascii="Calibri" w:hAnsi="Calibri" w:cs="Calibri"/>
                <w:sz w:val="22"/>
                <w:szCs w:val="22"/>
              </w:rPr>
              <w:t>±</w:t>
            </w:r>
            <w:r w:rsidR="00CA0DAD">
              <w:rPr>
                <w:rFonts w:ascii="Calibri" w:hAnsi="Calibri" w:cs="Calibri"/>
                <w:sz w:val="22"/>
                <w:szCs w:val="22"/>
              </w:rPr>
              <w:t>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31187" w14:textId="466969D3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F1C15">
              <w:rPr>
                <w:rFonts w:ascii="Calibri" w:hAnsi="Calibri" w:cs="Calibri"/>
                <w:sz w:val="22"/>
                <w:szCs w:val="22"/>
              </w:rPr>
              <w:t>±</w:t>
            </w:r>
            <w:r w:rsidR="00505E0B">
              <w:rPr>
                <w:rFonts w:ascii="Calibri" w:hAnsi="Calibri" w:cs="Calibri"/>
                <w:sz w:val="22"/>
                <w:szCs w:val="22"/>
              </w:rPr>
              <w:t>107</w:t>
            </w:r>
          </w:p>
        </w:tc>
      </w:tr>
      <w:tr w:rsidR="0001279B" w:rsidRPr="004E4BE5" w14:paraId="27272410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79235" w14:textId="77777777" w:rsidR="0001279B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0C1EA" w14:textId="77777777" w:rsidR="0001279B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BEC7F" w14:textId="77777777" w:rsidR="0001279B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CB0B5" w14:textId="77777777" w:rsidR="0001279B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3F12A" w14:textId="77777777" w:rsidR="0001279B" w:rsidRPr="004E4BE5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90D5" w14:textId="77777777" w:rsidR="0001279B" w:rsidRDefault="0001279B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F42D" w14:textId="77777777" w:rsidR="0001279B" w:rsidRDefault="0001279B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3300D" w14:textId="77777777" w:rsidR="0001279B" w:rsidRDefault="0001279B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85225" w:rsidRPr="004E4BE5" w14:paraId="60AA3787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F3C47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827B1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7781C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79699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694FEA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7FCD" w14:textId="77777777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B35E" w14:textId="0161F0F6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A2DA6">
              <w:rPr>
                <w:rFonts w:ascii="Calibri" w:hAnsi="Calibri" w:cs="Calibri"/>
                <w:sz w:val="22"/>
                <w:szCs w:val="22"/>
              </w:rPr>
              <w:t>±</w:t>
            </w:r>
            <w:r w:rsidR="00CA0DAD">
              <w:rPr>
                <w:rFonts w:ascii="Calibri" w:hAnsi="Calibri" w:cs="Calibri"/>
                <w:sz w:val="22"/>
                <w:szCs w:val="22"/>
              </w:rPr>
              <w:t>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7D31A" w14:textId="0409D759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A2DA6">
              <w:rPr>
                <w:rFonts w:ascii="Calibri" w:hAnsi="Calibri" w:cs="Calibri"/>
                <w:sz w:val="22"/>
                <w:szCs w:val="22"/>
              </w:rPr>
              <w:t>±</w:t>
            </w:r>
            <w:r w:rsidR="00505E0B">
              <w:rPr>
                <w:rFonts w:ascii="Calibri" w:hAnsi="Calibri" w:cs="Calibri"/>
                <w:sz w:val="22"/>
                <w:szCs w:val="22"/>
              </w:rPr>
              <w:t>92</w:t>
            </w:r>
          </w:p>
        </w:tc>
      </w:tr>
      <w:tr w:rsidR="00085225" w:rsidRPr="004E4BE5" w14:paraId="4A1BB106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120E3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F7A56A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1C494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2F18FD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DE76BC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AF16" w14:textId="77777777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BFF4" w14:textId="305C3B81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A2DA6">
              <w:rPr>
                <w:rFonts w:ascii="Calibri" w:hAnsi="Calibri" w:cs="Calibri"/>
                <w:sz w:val="22"/>
                <w:szCs w:val="22"/>
              </w:rPr>
              <w:t>±</w:t>
            </w:r>
            <w:r w:rsidR="00A96522">
              <w:rPr>
                <w:rFonts w:ascii="Calibri" w:hAnsi="Calibri" w:cs="Calibri"/>
                <w:sz w:val="22"/>
                <w:szCs w:val="22"/>
              </w:rPr>
              <w:t>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ABFC4" w14:textId="03494A4B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A2DA6">
              <w:rPr>
                <w:rFonts w:ascii="Calibri" w:hAnsi="Calibri" w:cs="Calibri"/>
                <w:sz w:val="22"/>
                <w:szCs w:val="22"/>
              </w:rPr>
              <w:t>±</w:t>
            </w:r>
            <w:r w:rsidR="005361B9"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</w:tr>
      <w:tr w:rsidR="00085225" w:rsidRPr="004E4BE5" w14:paraId="2A60B32A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2FF75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F01E6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89898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2B000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D6ACFE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6091" w14:textId="77777777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81C7" w14:textId="7620DFBE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A2DA6">
              <w:rPr>
                <w:rFonts w:ascii="Calibri" w:hAnsi="Calibri" w:cs="Calibri"/>
                <w:sz w:val="22"/>
                <w:szCs w:val="22"/>
              </w:rPr>
              <w:t>±</w:t>
            </w:r>
            <w:r w:rsidR="00035073">
              <w:rPr>
                <w:rFonts w:ascii="Calibri" w:hAnsi="Calibri" w:cs="Calibri"/>
                <w:sz w:val="22"/>
                <w:szCs w:val="22"/>
              </w:rPr>
              <w:t>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F86BD" w14:textId="017E4C4A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A2DA6">
              <w:rPr>
                <w:rFonts w:ascii="Calibri" w:hAnsi="Calibri" w:cs="Calibri"/>
                <w:sz w:val="22"/>
                <w:szCs w:val="22"/>
              </w:rPr>
              <w:t>±</w:t>
            </w:r>
            <w:r w:rsidR="00C948BC">
              <w:rPr>
                <w:rFonts w:ascii="Calibri" w:hAnsi="Calibri" w:cs="Calibri"/>
                <w:sz w:val="22"/>
                <w:szCs w:val="22"/>
              </w:rPr>
              <w:t>53</w:t>
            </w:r>
          </w:p>
        </w:tc>
      </w:tr>
      <w:tr w:rsidR="0001279B" w:rsidRPr="004E4BE5" w14:paraId="6348F27D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61611" w14:textId="77777777" w:rsidR="0001279B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972C6" w14:textId="77777777" w:rsidR="0001279B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505A6" w14:textId="77777777" w:rsidR="0001279B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6848D" w14:textId="77777777" w:rsidR="0001279B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C7E77E" w14:textId="77777777" w:rsidR="0001279B" w:rsidRPr="004E4BE5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B78D" w14:textId="77777777" w:rsidR="0001279B" w:rsidRDefault="0001279B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497C" w14:textId="77777777" w:rsidR="0001279B" w:rsidRDefault="0001279B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DC26F" w14:textId="77777777" w:rsidR="0001279B" w:rsidRDefault="0001279B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85225" w:rsidRPr="004E4BE5" w14:paraId="2E623F1D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BA145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69136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D807D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6FF69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11F9F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0000" w14:textId="77777777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CB27" w14:textId="02DCD972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0312A">
              <w:rPr>
                <w:rFonts w:ascii="Calibri" w:hAnsi="Calibri" w:cs="Calibri"/>
                <w:sz w:val="22"/>
                <w:szCs w:val="22"/>
              </w:rPr>
              <w:t>±</w:t>
            </w:r>
            <w:r w:rsidR="00035073">
              <w:rPr>
                <w:rFonts w:ascii="Calibri" w:hAnsi="Calibri" w:cs="Calibri"/>
                <w:sz w:val="22"/>
                <w:szCs w:val="22"/>
              </w:rPr>
              <w:t>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97821" w14:textId="18B02CB8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0312A">
              <w:rPr>
                <w:rFonts w:ascii="Calibri" w:hAnsi="Calibri" w:cs="Calibri"/>
                <w:sz w:val="22"/>
                <w:szCs w:val="22"/>
              </w:rPr>
              <w:t>±</w:t>
            </w:r>
            <w:r w:rsidR="00C948BC">
              <w:rPr>
                <w:rFonts w:ascii="Calibri" w:hAnsi="Calibri" w:cs="Calibri"/>
                <w:sz w:val="22"/>
                <w:szCs w:val="22"/>
              </w:rPr>
              <w:t>47</w:t>
            </w:r>
          </w:p>
        </w:tc>
      </w:tr>
      <w:tr w:rsidR="00085225" w:rsidRPr="004E4BE5" w14:paraId="0AA2180F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C0D10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DC3E6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C14B64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5E01F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3BFDB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100C" w14:textId="77777777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6DE2" w14:textId="5E6C5B0C" w:rsidR="00085225" w:rsidRPr="006A1017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A0312A">
              <w:rPr>
                <w:rFonts w:ascii="Calibri" w:hAnsi="Calibri" w:cs="Calibri"/>
                <w:sz w:val="22"/>
                <w:szCs w:val="22"/>
              </w:rPr>
              <w:t>±</w:t>
            </w:r>
            <w:r w:rsidR="00502674">
              <w:rPr>
                <w:rFonts w:ascii="Calibri" w:hAnsi="Calibri" w:cs="Calibri"/>
                <w:sz w:val="22"/>
                <w:szCs w:val="22"/>
              </w:rPr>
              <w:t>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C428D" w14:textId="43AB6954" w:rsidR="00085225" w:rsidRPr="00780019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A0312A">
              <w:rPr>
                <w:rFonts w:ascii="Calibri" w:hAnsi="Calibri" w:cs="Calibri"/>
                <w:sz w:val="22"/>
                <w:szCs w:val="22"/>
              </w:rPr>
              <w:t>±</w:t>
            </w:r>
            <w:r w:rsidR="001D0887">
              <w:rPr>
                <w:rFonts w:ascii="Calibri" w:hAnsi="Calibri" w:cs="Calibri"/>
                <w:sz w:val="22"/>
                <w:szCs w:val="22"/>
              </w:rPr>
              <w:t>159</w:t>
            </w:r>
          </w:p>
        </w:tc>
      </w:tr>
      <w:tr w:rsidR="00085225" w:rsidRPr="004E4BE5" w14:paraId="565A7F81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19C18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4DF161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1D39B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FB215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A220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7EF0" w14:textId="77777777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AACF" w14:textId="2F1EB6AA" w:rsidR="00085225" w:rsidRPr="006A1017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0312A">
              <w:rPr>
                <w:rFonts w:ascii="Calibri" w:hAnsi="Calibri" w:cs="Calibri"/>
                <w:sz w:val="22"/>
                <w:szCs w:val="22"/>
              </w:rPr>
              <w:t>±</w:t>
            </w:r>
            <w:r w:rsidR="00502674">
              <w:rPr>
                <w:rFonts w:ascii="Calibri" w:hAnsi="Calibri" w:cs="Calibri"/>
                <w:sz w:val="22"/>
                <w:szCs w:val="22"/>
              </w:rPr>
              <w:t>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29712" w14:textId="4171713D" w:rsidR="00085225" w:rsidRPr="00780019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0312A">
              <w:rPr>
                <w:rFonts w:ascii="Calibri" w:hAnsi="Calibri" w:cs="Calibri"/>
                <w:sz w:val="22"/>
                <w:szCs w:val="22"/>
              </w:rPr>
              <w:t>±</w:t>
            </w:r>
            <w:r w:rsidR="001D0887">
              <w:rPr>
                <w:rFonts w:ascii="Calibri" w:hAnsi="Calibri" w:cs="Calibri"/>
                <w:sz w:val="22"/>
                <w:szCs w:val="22"/>
              </w:rPr>
              <w:t>127</w:t>
            </w:r>
          </w:p>
        </w:tc>
      </w:tr>
      <w:tr w:rsidR="0001279B" w:rsidRPr="004E4BE5" w14:paraId="33069833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A5C44" w14:textId="77777777" w:rsidR="0001279B" w:rsidRPr="004E4BE5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1285D4" w14:textId="77777777" w:rsidR="0001279B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4E9CA" w14:textId="77777777" w:rsidR="0001279B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9A0B6" w14:textId="77777777" w:rsidR="0001279B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0DAE" w14:textId="77777777" w:rsidR="0001279B" w:rsidRPr="004E4BE5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A274" w14:textId="77777777" w:rsidR="0001279B" w:rsidRDefault="0001279B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1899" w14:textId="77777777" w:rsidR="0001279B" w:rsidRPr="006A1017" w:rsidRDefault="0001279B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1AB54" w14:textId="77777777" w:rsidR="0001279B" w:rsidRPr="00780019" w:rsidRDefault="0001279B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85225" w:rsidRPr="004E4BE5" w14:paraId="74E99C34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99879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196C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B184D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3A89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5736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8A5C" w14:textId="77777777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B9CB" w14:textId="7BA74223" w:rsidR="00085225" w:rsidRPr="006A1017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942A9">
              <w:rPr>
                <w:rFonts w:ascii="Calibri" w:hAnsi="Calibri" w:cs="Calibri"/>
                <w:sz w:val="22"/>
                <w:szCs w:val="22"/>
              </w:rPr>
              <w:t>±</w:t>
            </w:r>
            <w:r w:rsidR="00502674">
              <w:rPr>
                <w:rFonts w:ascii="Calibri" w:hAnsi="Calibri" w:cs="Calibri"/>
                <w:sz w:val="22"/>
                <w:szCs w:val="22"/>
              </w:rPr>
              <w:t>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4A0CD" w14:textId="057FD279" w:rsidR="00085225" w:rsidRPr="00780019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942A9">
              <w:rPr>
                <w:rFonts w:ascii="Calibri" w:hAnsi="Calibri" w:cs="Calibri"/>
                <w:sz w:val="22"/>
                <w:szCs w:val="22"/>
              </w:rPr>
              <w:t>±</w:t>
            </w:r>
            <w:r w:rsidR="006E3981">
              <w:rPr>
                <w:rFonts w:ascii="Calibri" w:hAnsi="Calibri" w:cs="Calibri"/>
                <w:sz w:val="22"/>
                <w:szCs w:val="22"/>
              </w:rPr>
              <w:t>108</w:t>
            </w:r>
          </w:p>
        </w:tc>
      </w:tr>
      <w:tr w:rsidR="00085225" w:rsidRPr="004E4BE5" w14:paraId="3450F26B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A7EE3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829804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EAB38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B4E0C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FFDF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DBDE" w14:textId="77777777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7C8F" w14:textId="519CFB74" w:rsidR="00085225" w:rsidRPr="006A1017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942A9">
              <w:rPr>
                <w:rFonts w:ascii="Calibri" w:hAnsi="Calibri" w:cs="Calibri"/>
                <w:sz w:val="22"/>
                <w:szCs w:val="22"/>
              </w:rPr>
              <w:t>±</w:t>
            </w:r>
            <w:r w:rsidR="008F5DEC">
              <w:rPr>
                <w:rFonts w:ascii="Calibri" w:hAnsi="Calibri" w:cs="Calibri"/>
                <w:sz w:val="22"/>
                <w:szCs w:val="22"/>
              </w:rPr>
              <w:t>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F5A88" w14:textId="67ADA77A" w:rsidR="00085225" w:rsidRPr="00780019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942A9">
              <w:rPr>
                <w:rFonts w:ascii="Calibri" w:hAnsi="Calibri" w:cs="Calibri"/>
                <w:sz w:val="22"/>
                <w:szCs w:val="22"/>
              </w:rPr>
              <w:t>±</w:t>
            </w:r>
            <w:r w:rsidR="006E3981">
              <w:rPr>
                <w:rFonts w:ascii="Calibri" w:hAnsi="Calibri" w:cs="Calibri"/>
                <w:sz w:val="22"/>
                <w:szCs w:val="22"/>
              </w:rPr>
              <w:t>73</w:t>
            </w:r>
          </w:p>
        </w:tc>
      </w:tr>
      <w:tr w:rsidR="00085225" w:rsidRPr="004E4BE5" w14:paraId="753F8505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0B2A3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81E0CC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9B3D2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46497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E4DF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2E0F" w14:textId="77777777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B06C" w14:textId="2EBF8508" w:rsidR="00085225" w:rsidRPr="006A1017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942A9">
              <w:rPr>
                <w:rFonts w:ascii="Calibri" w:hAnsi="Calibri" w:cs="Calibri"/>
                <w:sz w:val="22"/>
                <w:szCs w:val="22"/>
              </w:rPr>
              <w:t>±</w:t>
            </w:r>
            <w:r w:rsidR="008F5DEC">
              <w:rPr>
                <w:rFonts w:ascii="Calibri" w:hAnsi="Calibri" w:cs="Calibri"/>
                <w:sz w:val="22"/>
                <w:szCs w:val="22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3D0D6" w14:textId="49A1291A" w:rsidR="00085225" w:rsidRPr="00780019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942A9">
              <w:rPr>
                <w:rFonts w:ascii="Calibri" w:hAnsi="Calibri" w:cs="Calibri"/>
                <w:sz w:val="22"/>
                <w:szCs w:val="22"/>
              </w:rPr>
              <w:t>±</w:t>
            </w:r>
            <w:r w:rsidR="006E3981">
              <w:rPr>
                <w:rFonts w:ascii="Calibri" w:hAnsi="Calibri" w:cs="Calibri"/>
                <w:sz w:val="22"/>
                <w:szCs w:val="22"/>
              </w:rPr>
              <w:t>64</w:t>
            </w:r>
          </w:p>
        </w:tc>
      </w:tr>
      <w:tr w:rsidR="0001279B" w:rsidRPr="004E4BE5" w14:paraId="601A3238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F0482" w14:textId="77777777" w:rsidR="0001279B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CB416" w14:textId="77777777" w:rsidR="0001279B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5870F" w14:textId="77777777" w:rsidR="0001279B" w:rsidRPr="004E4BE5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2B26D6" w14:textId="77777777" w:rsidR="0001279B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B827" w14:textId="77777777" w:rsidR="0001279B" w:rsidRPr="004E4BE5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BD42" w14:textId="77777777" w:rsidR="0001279B" w:rsidRDefault="0001279B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6804" w14:textId="77777777" w:rsidR="0001279B" w:rsidRPr="006A1017" w:rsidRDefault="0001279B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62F87" w14:textId="77777777" w:rsidR="0001279B" w:rsidRPr="00780019" w:rsidRDefault="0001279B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85225" w:rsidRPr="004E4BE5" w14:paraId="6949F760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588ED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CC3B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1CEFE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E520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EA53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22A1" w14:textId="77777777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6855" w14:textId="58268ADF" w:rsidR="00085225" w:rsidRPr="006A1017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35233">
              <w:rPr>
                <w:rFonts w:ascii="Calibri" w:hAnsi="Calibri" w:cs="Calibri"/>
                <w:sz w:val="22"/>
                <w:szCs w:val="22"/>
              </w:rPr>
              <w:t>±</w:t>
            </w:r>
            <w:r w:rsidR="008F5DEC">
              <w:rPr>
                <w:rFonts w:ascii="Calibri" w:hAnsi="Calibri" w:cs="Calibri"/>
                <w:sz w:val="22"/>
                <w:szCs w:val="22"/>
              </w:rPr>
              <w:t>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A69CF" w14:textId="4C21EF8A" w:rsidR="00085225" w:rsidRPr="00780019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35233">
              <w:rPr>
                <w:rFonts w:ascii="Calibri" w:hAnsi="Calibri" w:cs="Calibri"/>
                <w:sz w:val="22"/>
                <w:szCs w:val="22"/>
              </w:rPr>
              <w:t>±</w:t>
            </w:r>
            <w:r w:rsidR="006E3981">
              <w:rPr>
                <w:rFonts w:ascii="Calibri" w:hAnsi="Calibri" w:cs="Calibri"/>
                <w:sz w:val="22"/>
                <w:szCs w:val="22"/>
              </w:rPr>
              <w:t>53</w:t>
            </w:r>
          </w:p>
        </w:tc>
      </w:tr>
      <w:tr w:rsidR="00085225" w:rsidRPr="004E4BE5" w14:paraId="4EC8916B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3FB29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E73335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42D87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37380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DF13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B331" w14:textId="77777777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5017" w14:textId="4C8E598B" w:rsidR="00085225" w:rsidRPr="00C428FC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35233">
              <w:rPr>
                <w:rFonts w:ascii="Calibri" w:hAnsi="Calibri" w:cs="Calibri"/>
                <w:sz w:val="22"/>
                <w:szCs w:val="22"/>
              </w:rPr>
              <w:t>±</w:t>
            </w:r>
            <w:r w:rsidR="00851F06">
              <w:rPr>
                <w:rFonts w:ascii="Calibri" w:hAnsi="Calibri" w:cs="Calibri"/>
                <w:sz w:val="22"/>
                <w:szCs w:val="22"/>
              </w:rPr>
              <w:t>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C74C6" w14:textId="06A96D2C" w:rsidR="00085225" w:rsidRPr="00C809B6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35233">
              <w:rPr>
                <w:rFonts w:ascii="Calibri" w:hAnsi="Calibri" w:cs="Calibri"/>
                <w:sz w:val="22"/>
                <w:szCs w:val="22"/>
              </w:rPr>
              <w:t>±</w:t>
            </w:r>
            <w:r w:rsidR="00C81B47">
              <w:rPr>
                <w:rFonts w:ascii="Calibri" w:hAnsi="Calibri" w:cs="Calibri"/>
                <w:sz w:val="22"/>
                <w:szCs w:val="22"/>
              </w:rPr>
              <w:t>59</w:t>
            </w:r>
          </w:p>
        </w:tc>
      </w:tr>
      <w:tr w:rsidR="00085225" w:rsidRPr="004E4BE5" w14:paraId="41129B5C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F8644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4EDB15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7A28D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3C09B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DBCB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BA49" w14:textId="77777777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5D8E" w14:textId="11FBBC66" w:rsidR="00085225" w:rsidRPr="00C428FC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35233">
              <w:rPr>
                <w:rFonts w:ascii="Calibri" w:hAnsi="Calibri" w:cs="Calibri"/>
                <w:sz w:val="22"/>
                <w:szCs w:val="22"/>
              </w:rPr>
              <w:t>±</w:t>
            </w:r>
            <w:r w:rsidR="00851F06">
              <w:rPr>
                <w:rFonts w:ascii="Calibri" w:hAnsi="Calibri" w:cs="Calibri"/>
                <w:sz w:val="22"/>
                <w:szCs w:val="22"/>
              </w:rPr>
              <w:t>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90506" w14:textId="7393FF96" w:rsidR="00085225" w:rsidRPr="00C809B6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35233">
              <w:rPr>
                <w:rFonts w:ascii="Calibri" w:hAnsi="Calibri" w:cs="Calibri"/>
                <w:sz w:val="22"/>
                <w:szCs w:val="22"/>
              </w:rPr>
              <w:t>±</w:t>
            </w:r>
            <w:r w:rsidR="00C81B47">
              <w:rPr>
                <w:rFonts w:ascii="Calibri" w:hAnsi="Calibri" w:cs="Calibri"/>
                <w:sz w:val="22"/>
                <w:szCs w:val="22"/>
              </w:rPr>
              <w:t>55</w:t>
            </w:r>
          </w:p>
        </w:tc>
      </w:tr>
      <w:tr w:rsidR="0001279B" w:rsidRPr="004E4BE5" w14:paraId="3D5F9200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EECA5" w14:textId="77777777" w:rsidR="0001279B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292FB6" w14:textId="77777777" w:rsidR="0001279B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834AF" w14:textId="77777777" w:rsidR="0001279B" w:rsidRPr="004E4BE5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A9E6B4" w14:textId="77777777" w:rsidR="0001279B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6C06" w14:textId="77777777" w:rsidR="0001279B" w:rsidRPr="004E4BE5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D37C" w14:textId="77777777" w:rsidR="0001279B" w:rsidRDefault="0001279B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0375" w14:textId="77777777" w:rsidR="0001279B" w:rsidRPr="00C428FC" w:rsidRDefault="0001279B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756F4" w14:textId="77777777" w:rsidR="0001279B" w:rsidRPr="00C809B6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085225" w:rsidRPr="004E4BE5" w14:paraId="68D2021C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0EF28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8D41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A12D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F56B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DAF1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3DEC" w14:textId="77777777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4F90" w14:textId="58B6149C" w:rsidR="00085225" w:rsidRPr="00C428FC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6B1C">
              <w:rPr>
                <w:rFonts w:ascii="Calibri" w:hAnsi="Calibri" w:cs="Calibri"/>
                <w:sz w:val="22"/>
                <w:szCs w:val="22"/>
              </w:rPr>
              <w:t>±</w:t>
            </w:r>
            <w:r w:rsidR="00851F06">
              <w:rPr>
                <w:rFonts w:ascii="Calibri" w:hAnsi="Calibri" w:cs="Calibri"/>
                <w:sz w:val="22"/>
                <w:szCs w:val="22"/>
              </w:rPr>
              <w:t>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1366F" w14:textId="1E3AF336" w:rsidR="00085225" w:rsidRPr="00C809B6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646B1C">
              <w:rPr>
                <w:rFonts w:ascii="Calibri" w:hAnsi="Calibri" w:cs="Calibri"/>
                <w:sz w:val="22"/>
                <w:szCs w:val="22"/>
              </w:rPr>
              <w:t>±</w:t>
            </w:r>
            <w:r w:rsidR="001D0887">
              <w:rPr>
                <w:rFonts w:ascii="Calibri" w:hAnsi="Calibri" w:cs="Calibri"/>
                <w:sz w:val="22"/>
                <w:szCs w:val="22"/>
              </w:rPr>
              <w:t>51</w:t>
            </w:r>
          </w:p>
        </w:tc>
      </w:tr>
      <w:tr w:rsidR="00085225" w:rsidRPr="004E4BE5" w14:paraId="4C325550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7D871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2752F2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5FD54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F4838A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2111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8482" w14:textId="77777777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4851" w14:textId="690A7EE6" w:rsidR="00085225" w:rsidRPr="000C5FDD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6B1C">
              <w:rPr>
                <w:rFonts w:ascii="Calibri" w:hAnsi="Calibri" w:cs="Calibri"/>
                <w:sz w:val="22"/>
                <w:szCs w:val="22"/>
              </w:rPr>
              <w:t>±</w:t>
            </w:r>
            <w:r w:rsidR="00A51A1F">
              <w:rPr>
                <w:rFonts w:ascii="Calibri" w:hAnsi="Calibri" w:cs="Calibri"/>
                <w:sz w:val="22"/>
                <w:szCs w:val="22"/>
              </w:rPr>
              <w:t>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72424" w14:textId="42A78D87" w:rsidR="00085225" w:rsidRPr="000C5FDD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646B1C">
              <w:rPr>
                <w:rFonts w:ascii="Calibri" w:hAnsi="Calibri" w:cs="Calibri"/>
                <w:sz w:val="22"/>
                <w:szCs w:val="22"/>
              </w:rPr>
              <w:t>±</w:t>
            </w:r>
            <w:r w:rsidR="00AA7692">
              <w:rPr>
                <w:rFonts w:ascii="Calibri" w:hAnsi="Calibri" w:cs="Calibri"/>
                <w:sz w:val="22"/>
                <w:szCs w:val="22"/>
              </w:rPr>
              <w:t>88</w:t>
            </w:r>
          </w:p>
        </w:tc>
      </w:tr>
      <w:tr w:rsidR="00085225" w:rsidRPr="004E4BE5" w14:paraId="41055287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FCEE8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162E4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B78AD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1795C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991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1623" w14:textId="77777777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1D4D" w14:textId="3EC2CAC4" w:rsidR="00085225" w:rsidRPr="000C5FDD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6B1C">
              <w:rPr>
                <w:rFonts w:ascii="Calibri" w:hAnsi="Calibri" w:cs="Calibri"/>
                <w:sz w:val="22"/>
                <w:szCs w:val="22"/>
              </w:rPr>
              <w:t>±</w:t>
            </w:r>
            <w:r w:rsidR="00A51A1F">
              <w:rPr>
                <w:rFonts w:ascii="Calibri" w:hAnsi="Calibri" w:cs="Calibri"/>
                <w:sz w:val="22"/>
                <w:szCs w:val="22"/>
              </w:rPr>
              <w:t>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CB9F" w14:textId="19A6B63A" w:rsidR="00085225" w:rsidRPr="000C5FDD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6B1C">
              <w:rPr>
                <w:rFonts w:ascii="Calibri" w:hAnsi="Calibri" w:cs="Calibri"/>
                <w:sz w:val="22"/>
                <w:szCs w:val="22"/>
              </w:rPr>
              <w:t>±</w:t>
            </w:r>
            <w:r w:rsidR="00AA7692">
              <w:rPr>
                <w:rFonts w:ascii="Calibri" w:hAnsi="Calibri" w:cs="Calibri"/>
                <w:sz w:val="22"/>
                <w:szCs w:val="22"/>
              </w:rPr>
              <w:t>75</w:t>
            </w:r>
          </w:p>
        </w:tc>
      </w:tr>
      <w:tr w:rsidR="0001279B" w:rsidRPr="004E4BE5" w14:paraId="4F93D66D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BCEA0" w14:textId="77777777" w:rsidR="0001279B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291D7" w14:textId="77777777" w:rsidR="0001279B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1A40C" w14:textId="77777777" w:rsidR="0001279B" w:rsidRPr="004E4BE5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F2A04" w14:textId="77777777" w:rsidR="0001279B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A423" w14:textId="77777777" w:rsidR="0001279B" w:rsidRPr="004E4BE5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8D89" w14:textId="77777777" w:rsidR="0001279B" w:rsidRDefault="0001279B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8ACC" w14:textId="77777777" w:rsidR="0001279B" w:rsidRPr="000C5FDD" w:rsidRDefault="0001279B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79FA2" w14:textId="77777777" w:rsidR="0001279B" w:rsidRPr="000C5FDD" w:rsidRDefault="0001279B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085225" w:rsidRPr="004E4BE5" w14:paraId="03E839F5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05DC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C934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822C" w14:textId="77777777" w:rsidR="00085225" w:rsidRPr="004E4BE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80E3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796D" w14:textId="77777777" w:rsidR="00085225" w:rsidRDefault="00085225" w:rsidP="0008522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3931" w14:textId="77777777" w:rsidR="00085225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EA89" w14:textId="102B7691" w:rsidR="00085225" w:rsidRPr="000C5FDD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FF8">
              <w:rPr>
                <w:rFonts w:ascii="Calibri" w:hAnsi="Calibri" w:cs="Calibri"/>
                <w:sz w:val="22"/>
                <w:szCs w:val="22"/>
              </w:rPr>
              <w:t>±</w:t>
            </w:r>
            <w:r w:rsidR="00E340E1">
              <w:rPr>
                <w:rFonts w:ascii="Calibri" w:hAnsi="Calibri" w:cs="Calibri"/>
                <w:sz w:val="22"/>
                <w:szCs w:val="22"/>
              </w:rPr>
              <w:t>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6C87" w14:textId="15794001" w:rsidR="00085225" w:rsidRPr="000C5FDD" w:rsidRDefault="00085225" w:rsidP="0008522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FF8">
              <w:rPr>
                <w:rFonts w:ascii="Calibri" w:hAnsi="Calibri" w:cs="Calibri"/>
                <w:sz w:val="22"/>
                <w:szCs w:val="22"/>
              </w:rPr>
              <w:t>±</w:t>
            </w:r>
            <w:r w:rsidR="00E03ED5">
              <w:rPr>
                <w:rFonts w:ascii="Calibri" w:hAnsi="Calibri" w:cs="Calibri"/>
                <w:sz w:val="22"/>
                <w:szCs w:val="22"/>
              </w:rPr>
              <w:t>62</w:t>
            </w:r>
          </w:p>
        </w:tc>
      </w:tr>
    </w:tbl>
    <w:p w14:paraId="16D07504" w14:textId="1D3C63ED" w:rsidR="001B7887" w:rsidRPr="0001279B" w:rsidRDefault="0001279B" w:rsidP="0001279B">
      <w:pPr>
        <w:pStyle w:val="Caption"/>
        <w:jc w:val="center"/>
        <w:rPr>
          <w:sz w:val="22"/>
          <w:szCs w:val="22"/>
        </w:rPr>
      </w:pPr>
      <w:r w:rsidRPr="0001279B">
        <w:rPr>
          <w:sz w:val="22"/>
          <w:szCs w:val="22"/>
        </w:rPr>
        <w:t xml:space="preserve">Table </w:t>
      </w:r>
      <w:r w:rsidRPr="0001279B">
        <w:rPr>
          <w:sz w:val="22"/>
          <w:szCs w:val="22"/>
        </w:rPr>
        <w:fldChar w:fldCharType="begin"/>
      </w:r>
      <w:r w:rsidRPr="0001279B">
        <w:rPr>
          <w:sz w:val="22"/>
          <w:szCs w:val="22"/>
        </w:rPr>
        <w:instrText xml:space="preserve"> SEQ Table \* ARABIC </w:instrText>
      </w:r>
      <w:r w:rsidRPr="0001279B">
        <w:rPr>
          <w:sz w:val="22"/>
          <w:szCs w:val="22"/>
        </w:rPr>
        <w:fldChar w:fldCharType="separate"/>
      </w:r>
      <w:r w:rsidRPr="0001279B">
        <w:rPr>
          <w:noProof/>
          <w:sz w:val="22"/>
          <w:szCs w:val="22"/>
        </w:rPr>
        <w:t>17</w:t>
      </w:r>
      <w:r w:rsidRPr="0001279B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RSTD simulation results for </w:t>
      </w:r>
      <w:r w:rsidR="00085225">
        <w:rPr>
          <w:sz w:val="22"/>
          <w:szCs w:val="22"/>
        </w:rPr>
        <w:t>partia</w:t>
      </w:r>
      <w:r>
        <w:rPr>
          <w:sz w:val="22"/>
          <w:szCs w:val="22"/>
        </w:rPr>
        <w:t>lly</w:t>
      </w:r>
      <w:r w:rsidR="009D5B52">
        <w:rPr>
          <w:sz w:val="22"/>
          <w:szCs w:val="22"/>
        </w:rPr>
        <w:t xml:space="preserve"> </w:t>
      </w:r>
      <w:r>
        <w:rPr>
          <w:sz w:val="22"/>
          <w:szCs w:val="22"/>
        </w:rPr>
        <w:t>staggered SL PRS in TDL-B.</w:t>
      </w:r>
    </w:p>
    <w:p w14:paraId="2294500A" w14:textId="77777777" w:rsidR="001B7887" w:rsidRDefault="001B7887">
      <w:pPr>
        <w:spacing w:after="0"/>
        <w:rPr>
          <w:b/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8356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022"/>
        <w:gridCol w:w="1728"/>
        <w:gridCol w:w="1728"/>
        <w:gridCol w:w="6"/>
      </w:tblGrid>
      <w:tr w:rsidR="001B7887" w:rsidRPr="004E4BE5" w14:paraId="7C6D5991" w14:textId="77777777" w:rsidTr="000278DA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5E4F" w14:textId="77777777" w:rsidR="001B7887" w:rsidRPr="004E4BE5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1CBE6" w14:textId="77777777" w:rsidR="001B7887" w:rsidRPr="004E4BE5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8102C" w14:textId="77777777" w:rsidR="001B7887" w:rsidRPr="004E4BE5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124BF" w14:textId="77777777" w:rsidR="001B7887" w:rsidRPr="004E4BE5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rate(Tc)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BBF81" w14:textId="77777777" w:rsidR="001B7887" w:rsidRPr="004E4BE5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E851D" w14:textId="77777777" w:rsidR="001B7887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958DCA" w14:textId="77777777" w:rsidR="001B7887" w:rsidRPr="004E4BE5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(Tc)</w:t>
            </w:r>
          </w:p>
        </w:tc>
      </w:tr>
      <w:tr w:rsidR="001B7887" w:rsidRPr="004E4BE5" w14:paraId="185826E1" w14:textId="77777777" w:rsidTr="000278DA">
        <w:trPr>
          <w:gridAfter w:val="1"/>
          <w:wAfter w:w="6" w:type="dxa"/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120E" w14:textId="77777777" w:rsidR="001B7887" w:rsidRPr="004E4BE5" w:rsidRDefault="001B7887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58A8" w14:textId="77777777" w:rsidR="001B7887" w:rsidRPr="004E4BE5" w:rsidRDefault="001B7887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5205D" w14:textId="77777777" w:rsidR="001B7887" w:rsidRPr="004E4BE5" w:rsidRDefault="001B7887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76907" w14:textId="77777777" w:rsidR="001B7887" w:rsidRPr="004E4BE5" w:rsidRDefault="001B7887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F1D4" w14:textId="77777777" w:rsidR="001B7887" w:rsidRPr="004E4BE5" w:rsidRDefault="001B7887" w:rsidP="000278D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4C5F" w14:textId="77777777" w:rsidR="001B7887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CA1A" w14:textId="77777777" w:rsidR="001B7887" w:rsidRPr="004E4BE5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0 dB, </w:t>
            </w: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A2F5F" w14:textId="77777777" w:rsidR="001B7887" w:rsidRPr="004E4BE5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-3 dB, </w:t>
            </w: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</w:t>
            </w:r>
          </w:p>
        </w:tc>
      </w:tr>
      <w:tr w:rsidR="008C7E51" w:rsidRPr="004E4BE5" w14:paraId="6726DCE9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857A3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6D025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C03AB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58412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89548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D6D3" w14:textId="77777777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5D87" w14:textId="058F64FC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621F5">
              <w:rPr>
                <w:rFonts w:ascii="Calibri" w:hAnsi="Calibri" w:cs="Calibri"/>
                <w:sz w:val="22"/>
                <w:szCs w:val="22"/>
              </w:rPr>
              <w:t>±</w:t>
            </w:r>
            <w:r w:rsidR="00206E55">
              <w:rPr>
                <w:rFonts w:ascii="Calibri" w:hAnsi="Calibri" w:cs="Calibri"/>
                <w:sz w:val="22"/>
                <w:szCs w:val="22"/>
              </w:rPr>
              <w:t>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1EE11" w14:textId="5F6B17CF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621F5">
              <w:rPr>
                <w:rFonts w:ascii="Calibri" w:hAnsi="Calibri" w:cs="Calibri"/>
                <w:sz w:val="22"/>
                <w:szCs w:val="22"/>
              </w:rPr>
              <w:t>±</w:t>
            </w:r>
            <w:r w:rsidR="00EE18BF">
              <w:rPr>
                <w:rFonts w:ascii="Calibri" w:hAnsi="Calibri" w:cs="Calibri"/>
                <w:sz w:val="22"/>
                <w:szCs w:val="22"/>
              </w:rPr>
              <w:t>136</w:t>
            </w:r>
          </w:p>
        </w:tc>
      </w:tr>
      <w:tr w:rsidR="008C7E51" w:rsidRPr="004E4BE5" w14:paraId="2833B869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5D592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F36B3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26A1C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DA265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BB795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C67E" w14:textId="77777777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90CF" w14:textId="79A63090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621F5">
              <w:rPr>
                <w:rFonts w:ascii="Calibri" w:hAnsi="Calibri" w:cs="Calibri"/>
                <w:sz w:val="22"/>
                <w:szCs w:val="22"/>
              </w:rPr>
              <w:t>±</w:t>
            </w:r>
            <w:r w:rsidR="00206E55">
              <w:rPr>
                <w:rFonts w:ascii="Calibri" w:hAnsi="Calibri" w:cs="Calibri"/>
                <w:sz w:val="22"/>
                <w:szCs w:val="22"/>
              </w:rPr>
              <w:t>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D4884" w14:textId="1E1AFDBE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621F5">
              <w:rPr>
                <w:rFonts w:ascii="Calibri" w:hAnsi="Calibri" w:cs="Calibri"/>
                <w:sz w:val="22"/>
                <w:szCs w:val="22"/>
              </w:rPr>
              <w:t>±</w:t>
            </w:r>
            <w:r w:rsidR="000A5907">
              <w:rPr>
                <w:rFonts w:ascii="Calibri" w:hAnsi="Calibri" w:cs="Calibri"/>
                <w:sz w:val="22"/>
                <w:szCs w:val="22"/>
              </w:rPr>
              <w:t>108</w:t>
            </w:r>
          </w:p>
        </w:tc>
      </w:tr>
      <w:tr w:rsidR="001B7887" w:rsidRPr="004E4BE5" w14:paraId="50ED3E26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6606B" w14:textId="77777777" w:rsidR="001B7887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DE5A1" w14:textId="77777777" w:rsidR="001B7887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F1585" w14:textId="77777777" w:rsidR="001B7887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98CD2" w14:textId="77777777" w:rsidR="001B7887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C37B8" w14:textId="77777777" w:rsidR="001B7887" w:rsidRPr="004E4BE5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692F" w14:textId="77777777" w:rsidR="001B7887" w:rsidRDefault="001B7887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F3A8" w14:textId="77777777" w:rsidR="001B7887" w:rsidRDefault="001B7887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56E18" w14:textId="77777777" w:rsidR="001B7887" w:rsidRDefault="001B7887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7E51" w:rsidRPr="004E4BE5" w14:paraId="245A94D0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610D3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0310A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623EC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D0607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D0698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DD13" w14:textId="77777777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CBF0" w14:textId="1D7D0EBD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68B3">
              <w:rPr>
                <w:rFonts w:ascii="Calibri" w:hAnsi="Calibri" w:cs="Calibri"/>
                <w:sz w:val="22"/>
                <w:szCs w:val="22"/>
              </w:rPr>
              <w:t>±</w:t>
            </w:r>
            <w:r w:rsidR="00206E55">
              <w:rPr>
                <w:rFonts w:ascii="Calibri" w:hAnsi="Calibri" w:cs="Calibri"/>
                <w:sz w:val="22"/>
                <w:szCs w:val="22"/>
              </w:rPr>
              <w:t>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8C35" w14:textId="6C3FC283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68B3">
              <w:rPr>
                <w:rFonts w:ascii="Calibri" w:hAnsi="Calibri" w:cs="Calibri"/>
                <w:sz w:val="22"/>
                <w:szCs w:val="22"/>
              </w:rPr>
              <w:t>±</w:t>
            </w:r>
            <w:r w:rsidR="000A5907">
              <w:rPr>
                <w:rFonts w:ascii="Calibri" w:hAnsi="Calibri" w:cs="Calibri"/>
                <w:sz w:val="22"/>
                <w:szCs w:val="22"/>
              </w:rPr>
              <w:t>94</w:t>
            </w:r>
          </w:p>
        </w:tc>
      </w:tr>
      <w:tr w:rsidR="008C7E51" w:rsidRPr="004E4BE5" w14:paraId="6C2155C7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BB4F2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98965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8CD99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41B42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6810D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B3E8" w14:textId="77777777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7924" w14:textId="07C69DD3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68B3">
              <w:rPr>
                <w:rFonts w:ascii="Calibri" w:hAnsi="Calibri" w:cs="Calibri"/>
                <w:sz w:val="22"/>
                <w:szCs w:val="22"/>
              </w:rPr>
              <w:t>±</w:t>
            </w:r>
            <w:r w:rsidR="009C1A71">
              <w:rPr>
                <w:rFonts w:ascii="Calibri" w:hAnsi="Calibri" w:cs="Calibri"/>
                <w:sz w:val="22"/>
                <w:szCs w:val="22"/>
              </w:rPr>
              <w:t>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713DA" w14:textId="5F2BE407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68B3">
              <w:rPr>
                <w:rFonts w:ascii="Calibri" w:hAnsi="Calibri" w:cs="Calibri"/>
                <w:sz w:val="22"/>
                <w:szCs w:val="22"/>
              </w:rPr>
              <w:t>±</w:t>
            </w:r>
            <w:r w:rsidR="000C4C86">
              <w:rPr>
                <w:rFonts w:ascii="Calibri" w:hAnsi="Calibri" w:cs="Calibri"/>
                <w:sz w:val="22"/>
                <w:szCs w:val="22"/>
              </w:rPr>
              <w:t>68</w:t>
            </w:r>
          </w:p>
        </w:tc>
      </w:tr>
      <w:tr w:rsidR="008C7E51" w:rsidRPr="004E4BE5" w14:paraId="366640F2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4AD5A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B2B7D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0336D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1AE57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6A4654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CEC4" w14:textId="77777777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35A2" w14:textId="6DA21920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68B3">
              <w:rPr>
                <w:rFonts w:ascii="Calibri" w:hAnsi="Calibri" w:cs="Calibri"/>
                <w:sz w:val="22"/>
                <w:szCs w:val="22"/>
              </w:rPr>
              <w:t>±</w:t>
            </w:r>
            <w:r w:rsidR="009C1A71">
              <w:rPr>
                <w:rFonts w:ascii="Calibri" w:hAnsi="Calibri" w:cs="Calibri"/>
                <w:sz w:val="22"/>
                <w:szCs w:val="22"/>
              </w:rPr>
              <w:t>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34837" w14:textId="00A68A25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968B3">
              <w:rPr>
                <w:rFonts w:ascii="Calibri" w:hAnsi="Calibri" w:cs="Calibri"/>
                <w:sz w:val="22"/>
                <w:szCs w:val="22"/>
              </w:rPr>
              <w:t>±</w:t>
            </w:r>
            <w:r w:rsidR="00EE18BF">
              <w:rPr>
                <w:rFonts w:ascii="Calibri" w:hAnsi="Calibri" w:cs="Calibri"/>
                <w:sz w:val="22"/>
                <w:szCs w:val="22"/>
              </w:rPr>
              <w:t>54</w:t>
            </w:r>
          </w:p>
        </w:tc>
      </w:tr>
      <w:tr w:rsidR="001B7887" w:rsidRPr="004E4BE5" w14:paraId="7898D815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64B06" w14:textId="77777777" w:rsidR="001B7887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8E71E" w14:textId="77777777" w:rsidR="001B7887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73DBE" w14:textId="77777777" w:rsidR="001B7887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885AE" w14:textId="77777777" w:rsidR="001B7887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D2E2A" w14:textId="77777777" w:rsidR="001B7887" w:rsidRPr="004E4BE5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E5D0" w14:textId="77777777" w:rsidR="001B7887" w:rsidRDefault="001B7887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2D43" w14:textId="77777777" w:rsidR="001B7887" w:rsidRDefault="001B7887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E2EDD" w14:textId="77777777" w:rsidR="001B7887" w:rsidRDefault="001B7887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7E51" w:rsidRPr="004E4BE5" w14:paraId="328C7D89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68AF4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D66B8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A5D8A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32F8E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442D1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F271" w14:textId="77777777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9A77" w14:textId="08E32C62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704A8">
              <w:rPr>
                <w:rFonts w:ascii="Calibri" w:hAnsi="Calibri" w:cs="Calibri"/>
                <w:sz w:val="22"/>
                <w:szCs w:val="22"/>
              </w:rPr>
              <w:t>±</w:t>
            </w:r>
            <w:r w:rsidR="00206E55">
              <w:rPr>
                <w:rFonts w:ascii="Calibri" w:hAnsi="Calibri" w:cs="Calibri"/>
                <w:sz w:val="22"/>
                <w:szCs w:val="22"/>
              </w:rPr>
              <w:t>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A90AA" w14:textId="1169D767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704A8">
              <w:rPr>
                <w:rFonts w:ascii="Calibri" w:hAnsi="Calibri" w:cs="Calibri"/>
                <w:sz w:val="22"/>
                <w:szCs w:val="22"/>
              </w:rPr>
              <w:t>±</w:t>
            </w:r>
            <w:r w:rsidR="00EE18BF">
              <w:rPr>
                <w:rFonts w:ascii="Calibri" w:hAnsi="Calibri" w:cs="Calibri"/>
                <w:sz w:val="22"/>
                <w:szCs w:val="22"/>
              </w:rPr>
              <w:t>47</w:t>
            </w:r>
          </w:p>
        </w:tc>
      </w:tr>
      <w:tr w:rsidR="008C7E51" w:rsidRPr="004E4BE5" w14:paraId="07AEED49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8B7F3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75D48D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67CE96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D0E28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C5012D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03E0" w14:textId="77777777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6AC3" w14:textId="5A7CBBC2" w:rsidR="008C7E51" w:rsidRPr="006A1017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6704A8">
              <w:rPr>
                <w:rFonts w:ascii="Calibri" w:hAnsi="Calibri" w:cs="Calibri"/>
                <w:sz w:val="22"/>
                <w:szCs w:val="22"/>
              </w:rPr>
              <w:t>±</w:t>
            </w:r>
            <w:r w:rsidR="005D6404">
              <w:rPr>
                <w:rFonts w:ascii="Calibri" w:hAnsi="Calibri" w:cs="Calibri"/>
                <w:sz w:val="22"/>
                <w:szCs w:val="22"/>
              </w:rPr>
              <w:t>147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C9221" w14:textId="1931DE18" w:rsidR="008C7E51" w:rsidRPr="00780019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6704A8">
              <w:rPr>
                <w:rFonts w:ascii="Calibri" w:hAnsi="Calibri" w:cs="Calibri"/>
                <w:sz w:val="22"/>
                <w:szCs w:val="22"/>
              </w:rPr>
              <w:t>±</w:t>
            </w:r>
            <w:r w:rsidR="0022106B">
              <w:rPr>
                <w:rFonts w:ascii="Calibri" w:hAnsi="Calibri" w:cs="Calibri"/>
                <w:sz w:val="22"/>
                <w:szCs w:val="22"/>
              </w:rPr>
              <w:t>142</w:t>
            </w:r>
          </w:p>
        </w:tc>
      </w:tr>
      <w:tr w:rsidR="008C7E51" w:rsidRPr="004E4BE5" w14:paraId="20B7A0A5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1AF35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B6C1A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F1835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07F58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47DC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842F" w14:textId="77777777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E0EF" w14:textId="152E1840" w:rsidR="008C7E51" w:rsidRPr="006A1017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704A8">
              <w:rPr>
                <w:rFonts w:ascii="Calibri" w:hAnsi="Calibri" w:cs="Calibri"/>
                <w:sz w:val="22"/>
                <w:szCs w:val="22"/>
              </w:rPr>
              <w:t>±</w:t>
            </w:r>
            <w:r w:rsidR="005D6404">
              <w:rPr>
                <w:rFonts w:ascii="Calibri" w:hAnsi="Calibri" w:cs="Calibri"/>
                <w:sz w:val="22"/>
                <w:szCs w:val="22"/>
              </w:rPr>
              <w:t>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3ECFF" w14:textId="183A21B2" w:rsidR="008C7E51" w:rsidRPr="00780019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704A8">
              <w:rPr>
                <w:rFonts w:ascii="Calibri" w:hAnsi="Calibri" w:cs="Calibri"/>
                <w:sz w:val="22"/>
                <w:szCs w:val="22"/>
              </w:rPr>
              <w:t>±</w:t>
            </w:r>
            <w:r w:rsidR="00C62CA4">
              <w:rPr>
                <w:rFonts w:ascii="Calibri" w:hAnsi="Calibri" w:cs="Calibri"/>
                <w:sz w:val="22"/>
                <w:szCs w:val="22"/>
              </w:rPr>
              <w:t>123</w:t>
            </w:r>
          </w:p>
        </w:tc>
      </w:tr>
      <w:tr w:rsidR="001B7887" w:rsidRPr="004E4BE5" w14:paraId="26BD5A22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AA1A6" w14:textId="77777777" w:rsidR="001B7887" w:rsidRPr="004E4BE5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3830A0" w14:textId="77777777" w:rsidR="001B7887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AE435D" w14:textId="77777777" w:rsidR="001B7887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5B2D6F" w14:textId="77777777" w:rsidR="001B7887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F5AF" w14:textId="77777777" w:rsidR="001B7887" w:rsidRPr="004E4BE5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05CD" w14:textId="77777777" w:rsidR="001B7887" w:rsidRDefault="001B7887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7167" w14:textId="77777777" w:rsidR="001B7887" w:rsidRPr="006A1017" w:rsidRDefault="001B7887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A2D6C" w14:textId="77777777" w:rsidR="001B7887" w:rsidRPr="00780019" w:rsidRDefault="001B7887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7E51" w:rsidRPr="004E4BE5" w14:paraId="09CC6F8A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79DBF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8897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411C0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C732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97D7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E24E" w14:textId="77777777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A3F4" w14:textId="1B73BE5E" w:rsidR="008C7E51" w:rsidRPr="006A1017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30484">
              <w:rPr>
                <w:rFonts w:ascii="Calibri" w:hAnsi="Calibri" w:cs="Calibri"/>
                <w:sz w:val="22"/>
                <w:szCs w:val="22"/>
              </w:rPr>
              <w:t>±</w:t>
            </w:r>
            <w:r w:rsidR="00110F53">
              <w:rPr>
                <w:rFonts w:ascii="Calibri" w:hAnsi="Calibri" w:cs="Calibri"/>
                <w:sz w:val="22"/>
                <w:szCs w:val="22"/>
              </w:rPr>
              <w:t>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88468" w14:textId="3C5B23DD" w:rsidR="008C7E51" w:rsidRPr="00780019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30484">
              <w:rPr>
                <w:rFonts w:ascii="Calibri" w:hAnsi="Calibri" w:cs="Calibri"/>
                <w:sz w:val="22"/>
                <w:szCs w:val="22"/>
              </w:rPr>
              <w:t>±</w:t>
            </w:r>
            <w:r w:rsidR="00C62CA4">
              <w:rPr>
                <w:rFonts w:ascii="Calibri" w:hAnsi="Calibri" w:cs="Calibri"/>
                <w:sz w:val="22"/>
                <w:szCs w:val="22"/>
              </w:rPr>
              <w:t>104</w:t>
            </w:r>
          </w:p>
        </w:tc>
      </w:tr>
      <w:tr w:rsidR="008C7E51" w:rsidRPr="004E4BE5" w14:paraId="504C9D2E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FA7E0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7EC54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235F2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C772F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F9A1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47C4" w14:textId="77777777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FF79" w14:textId="33DB7C45" w:rsidR="008C7E51" w:rsidRPr="006A1017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30484">
              <w:rPr>
                <w:rFonts w:ascii="Calibri" w:hAnsi="Calibri" w:cs="Calibri"/>
                <w:sz w:val="22"/>
                <w:szCs w:val="22"/>
              </w:rPr>
              <w:t>±</w:t>
            </w:r>
            <w:r w:rsidR="00110F53">
              <w:rPr>
                <w:rFonts w:ascii="Calibri" w:hAnsi="Calibri" w:cs="Calibri"/>
                <w:sz w:val="22"/>
                <w:szCs w:val="22"/>
              </w:rPr>
              <w:t>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F9390" w14:textId="408187AA" w:rsidR="008C7E51" w:rsidRPr="00780019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30484">
              <w:rPr>
                <w:rFonts w:ascii="Calibri" w:hAnsi="Calibri" w:cs="Calibri"/>
                <w:sz w:val="22"/>
                <w:szCs w:val="22"/>
              </w:rPr>
              <w:t>±</w:t>
            </w:r>
            <w:r w:rsidR="009C4286">
              <w:rPr>
                <w:rFonts w:ascii="Calibri" w:hAnsi="Calibri" w:cs="Calibri"/>
                <w:sz w:val="22"/>
                <w:szCs w:val="22"/>
              </w:rPr>
              <w:t>71</w:t>
            </w:r>
          </w:p>
        </w:tc>
      </w:tr>
      <w:tr w:rsidR="008C7E51" w:rsidRPr="004E4BE5" w14:paraId="14C0E997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6CB73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7B72C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AD5E5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DC93E6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B300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D5AD" w14:textId="77777777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1D0B" w14:textId="4929CDE6" w:rsidR="008C7E51" w:rsidRPr="006A1017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30484">
              <w:rPr>
                <w:rFonts w:ascii="Calibri" w:hAnsi="Calibri" w:cs="Calibri"/>
                <w:sz w:val="22"/>
                <w:szCs w:val="22"/>
              </w:rPr>
              <w:t>±</w:t>
            </w:r>
            <w:r w:rsidR="002922CA">
              <w:rPr>
                <w:rFonts w:ascii="Calibri" w:hAnsi="Calibri" w:cs="Calibri"/>
                <w:sz w:val="22"/>
                <w:szCs w:val="22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22EF8" w14:textId="2558C0EE" w:rsidR="008C7E51" w:rsidRPr="00780019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30484">
              <w:rPr>
                <w:rFonts w:ascii="Calibri" w:hAnsi="Calibri" w:cs="Calibri"/>
                <w:sz w:val="22"/>
                <w:szCs w:val="22"/>
              </w:rPr>
              <w:t>±</w:t>
            </w:r>
            <w:r w:rsidR="009C4286">
              <w:rPr>
                <w:rFonts w:ascii="Calibri" w:hAnsi="Calibri" w:cs="Calibri"/>
                <w:sz w:val="22"/>
                <w:szCs w:val="22"/>
              </w:rPr>
              <w:t>63</w:t>
            </w:r>
          </w:p>
        </w:tc>
      </w:tr>
      <w:tr w:rsidR="001B7887" w:rsidRPr="004E4BE5" w14:paraId="1490EA89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E0552" w14:textId="77777777" w:rsidR="001B7887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AEEEDC" w14:textId="77777777" w:rsidR="001B7887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E401E" w14:textId="77777777" w:rsidR="001B7887" w:rsidRPr="004E4BE5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EA2B4" w14:textId="77777777" w:rsidR="001B7887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AB23" w14:textId="77777777" w:rsidR="001B7887" w:rsidRPr="004E4BE5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05B9" w14:textId="77777777" w:rsidR="001B7887" w:rsidRDefault="001B7887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8A43" w14:textId="77777777" w:rsidR="001B7887" w:rsidRPr="006A1017" w:rsidRDefault="001B7887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F012" w14:textId="77777777" w:rsidR="001B7887" w:rsidRPr="00780019" w:rsidRDefault="001B7887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C7E51" w:rsidRPr="004E4BE5" w14:paraId="071C22E5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25753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BE8E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71849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AC64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6C8B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DFD8" w14:textId="77777777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4906" w14:textId="409A6C17" w:rsidR="008C7E51" w:rsidRPr="006A1017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7C17">
              <w:rPr>
                <w:rFonts w:ascii="Calibri" w:hAnsi="Calibri" w:cs="Calibri"/>
                <w:sz w:val="22"/>
                <w:szCs w:val="22"/>
              </w:rPr>
              <w:t>±</w:t>
            </w:r>
            <w:r w:rsidR="002922CA">
              <w:rPr>
                <w:rFonts w:ascii="Calibri" w:hAnsi="Calibri" w:cs="Calibri"/>
                <w:sz w:val="22"/>
                <w:szCs w:val="22"/>
              </w:rPr>
              <w:t>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B1FB5" w14:textId="479C9132" w:rsidR="008C7E51" w:rsidRPr="00780019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7C17">
              <w:rPr>
                <w:rFonts w:ascii="Calibri" w:hAnsi="Calibri" w:cs="Calibri"/>
                <w:sz w:val="22"/>
                <w:szCs w:val="22"/>
              </w:rPr>
              <w:t>±</w:t>
            </w:r>
            <w:r w:rsidR="009C4286">
              <w:rPr>
                <w:rFonts w:ascii="Calibri" w:hAnsi="Calibri" w:cs="Calibri"/>
                <w:sz w:val="22"/>
                <w:szCs w:val="22"/>
              </w:rPr>
              <w:t>53</w:t>
            </w:r>
          </w:p>
        </w:tc>
      </w:tr>
      <w:tr w:rsidR="008C7E51" w:rsidRPr="004E4BE5" w14:paraId="20781314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3713F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C77B9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9B505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425F3B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08D0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FE1D" w14:textId="77777777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5D67" w14:textId="1F2C423A" w:rsidR="008C7E51" w:rsidRPr="00C428FC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7C17">
              <w:rPr>
                <w:rFonts w:ascii="Calibri" w:hAnsi="Calibri" w:cs="Calibri"/>
                <w:sz w:val="22"/>
                <w:szCs w:val="22"/>
              </w:rPr>
              <w:t>±</w:t>
            </w:r>
            <w:r w:rsidR="00FE46AB">
              <w:rPr>
                <w:rFonts w:ascii="Calibri" w:hAnsi="Calibri" w:cs="Calibri"/>
                <w:sz w:val="22"/>
                <w:szCs w:val="22"/>
              </w:rPr>
              <w:t>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2FB1C" w14:textId="3CDDE95F" w:rsidR="008C7E51" w:rsidRPr="00C809B6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7C17">
              <w:rPr>
                <w:rFonts w:ascii="Calibri" w:hAnsi="Calibri" w:cs="Calibri"/>
                <w:sz w:val="22"/>
                <w:szCs w:val="22"/>
              </w:rPr>
              <w:t>±</w:t>
            </w:r>
            <w:r w:rsidR="00CF1941">
              <w:rPr>
                <w:rFonts w:ascii="Calibri" w:hAnsi="Calibri" w:cs="Calibri"/>
                <w:sz w:val="22"/>
                <w:szCs w:val="22"/>
              </w:rPr>
              <w:t>62</w:t>
            </w:r>
          </w:p>
        </w:tc>
      </w:tr>
      <w:tr w:rsidR="008C7E51" w:rsidRPr="004E4BE5" w14:paraId="399D33BF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098B1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6EA182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6BE95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3A4979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7DA6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2936" w14:textId="77777777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E9A3" w14:textId="04EAFF02" w:rsidR="008C7E51" w:rsidRPr="00C428FC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7C17">
              <w:rPr>
                <w:rFonts w:ascii="Calibri" w:hAnsi="Calibri" w:cs="Calibri"/>
                <w:sz w:val="22"/>
                <w:szCs w:val="22"/>
              </w:rPr>
              <w:t>±</w:t>
            </w:r>
            <w:r w:rsidR="00FE46AB"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2F711" w14:textId="70AF8F45" w:rsidR="008C7E51" w:rsidRPr="00C809B6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07C17">
              <w:rPr>
                <w:rFonts w:ascii="Calibri" w:hAnsi="Calibri" w:cs="Calibri"/>
                <w:sz w:val="22"/>
                <w:szCs w:val="22"/>
              </w:rPr>
              <w:t>±</w:t>
            </w:r>
            <w:r w:rsidR="00CF1941"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</w:tr>
      <w:tr w:rsidR="001B7887" w:rsidRPr="004E4BE5" w14:paraId="1306AB31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707DE" w14:textId="77777777" w:rsidR="001B7887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55B58C" w14:textId="77777777" w:rsidR="001B7887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2BD43" w14:textId="77777777" w:rsidR="001B7887" w:rsidRPr="004E4BE5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3817D" w14:textId="77777777" w:rsidR="001B7887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838F" w14:textId="77777777" w:rsidR="001B7887" w:rsidRPr="004E4BE5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D50C" w14:textId="77777777" w:rsidR="001B7887" w:rsidRDefault="001B7887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0DDF" w14:textId="77777777" w:rsidR="001B7887" w:rsidRPr="00C428FC" w:rsidRDefault="001B7887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4D5B0" w14:textId="77777777" w:rsidR="001B7887" w:rsidRPr="00C809B6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8C7E51" w:rsidRPr="004E4BE5" w14:paraId="02A9A01B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230A6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0C78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5254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3F39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5E52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7037" w14:textId="77777777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D4B4" w14:textId="773FA2D2" w:rsidR="008C7E51" w:rsidRPr="00C428FC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32D05">
              <w:rPr>
                <w:rFonts w:ascii="Calibri" w:hAnsi="Calibri" w:cs="Calibri"/>
                <w:sz w:val="22"/>
                <w:szCs w:val="22"/>
              </w:rPr>
              <w:t>±</w:t>
            </w:r>
            <w:r w:rsidR="00FE46AB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5FEB8" w14:textId="2CC15A9C" w:rsidR="008C7E51" w:rsidRPr="00C809B6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F32D05">
              <w:rPr>
                <w:rFonts w:ascii="Calibri" w:hAnsi="Calibri" w:cs="Calibri"/>
                <w:sz w:val="22"/>
                <w:szCs w:val="22"/>
              </w:rPr>
              <w:t>±</w:t>
            </w:r>
            <w:r w:rsidR="00CF1941">
              <w:rPr>
                <w:rFonts w:ascii="Calibri" w:hAnsi="Calibri" w:cs="Calibri"/>
                <w:sz w:val="22"/>
                <w:szCs w:val="22"/>
              </w:rPr>
              <w:t>54</w:t>
            </w:r>
          </w:p>
        </w:tc>
      </w:tr>
      <w:tr w:rsidR="008C7E51" w:rsidRPr="004E4BE5" w14:paraId="41CBD5A4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FD552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77666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65D5BC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C56D5B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10A6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B347" w14:textId="77777777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981E" w14:textId="422219EB" w:rsidR="008C7E51" w:rsidRPr="000C5FDD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32D05">
              <w:rPr>
                <w:rFonts w:ascii="Calibri" w:hAnsi="Calibri" w:cs="Calibri"/>
                <w:sz w:val="22"/>
                <w:szCs w:val="22"/>
              </w:rPr>
              <w:t>±</w:t>
            </w:r>
            <w:r w:rsidR="008E403C">
              <w:rPr>
                <w:rFonts w:ascii="Calibri" w:hAnsi="Calibri" w:cs="Calibri"/>
                <w:sz w:val="22"/>
                <w:szCs w:val="22"/>
              </w:rPr>
              <w:t>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26AE6" w14:textId="2011F056" w:rsidR="008C7E51" w:rsidRPr="000C5FDD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F32D05">
              <w:rPr>
                <w:rFonts w:ascii="Calibri" w:hAnsi="Calibri" w:cs="Calibri"/>
                <w:sz w:val="22"/>
                <w:szCs w:val="22"/>
              </w:rPr>
              <w:t>±</w:t>
            </w:r>
            <w:r w:rsidR="00F85821">
              <w:rPr>
                <w:rFonts w:ascii="Calibri" w:hAnsi="Calibri" w:cs="Calibri"/>
                <w:sz w:val="22"/>
                <w:szCs w:val="22"/>
              </w:rPr>
              <w:t>73</w:t>
            </w:r>
          </w:p>
        </w:tc>
      </w:tr>
      <w:tr w:rsidR="008C7E51" w:rsidRPr="004E4BE5" w14:paraId="26073AFF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FD77C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A80E6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FAAA8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2C43A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ACB4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41BD" w14:textId="77777777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F362" w14:textId="5D856036" w:rsidR="008C7E51" w:rsidRPr="000C5FDD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32D05">
              <w:rPr>
                <w:rFonts w:ascii="Calibri" w:hAnsi="Calibri" w:cs="Calibri"/>
                <w:sz w:val="22"/>
                <w:szCs w:val="22"/>
              </w:rPr>
              <w:t>±</w:t>
            </w:r>
            <w:r w:rsidR="008E403C"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7DD07" w14:textId="4027C289" w:rsidR="008C7E51" w:rsidRPr="000C5FDD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32D05">
              <w:rPr>
                <w:rFonts w:ascii="Calibri" w:hAnsi="Calibri" w:cs="Calibri"/>
                <w:sz w:val="22"/>
                <w:szCs w:val="22"/>
              </w:rPr>
              <w:t>±</w:t>
            </w:r>
            <w:r w:rsidR="00F85821">
              <w:rPr>
                <w:rFonts w:ascii="Calibri" w:hAnsi="Calibri" w:cs="Calibri"/>
                <w:sz w:val="22"/>
                <w:szCs w:val="22"/>
              </w:rPr>
              <w:t>67</w:t>
            </w:r>
          </w:p>
        </w:tc>
      </w:tr>
      <w:tr w:rsidR="001B7887" w:rsidRPr="004E4BE5" w14:paraId="1E905517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F2039" w14:textId="77777777" w:rsidR="001B7887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437E0" w14:textId="77777777" w:rsidR="001B7887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047F1" w14:textId="77777777" w:rsidR="001B7887" w:rsidRPr="004E4BE5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4D1E6" w14:textId="77777777" w:rsidR="001B7887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4D3B" w14:textId="77777777" w:rsidR="001B7887" w:rsidRPr="004E4BE5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A0C1" w14:textId="77777777" w:rsidR="001B7887" w:rsidRDefault="001B7887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0188" w14:textId="77777777" w:rsidR="001B7887" w:rsidRPr="000C5FDD" w:rsidRDefault="001B7887" w:rsidP="000278D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B63CB" w14:textId="77777777" w:rsidR="001B7887" w:rsidRPr="000C5FDD" w:rsidRDefault="001B7887" w:rsidP="000278D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8C7E51" w:rsidRPr="004E4BE5" w14:paraId="2DF2F4F9" w14:textId="77777777" w:rsidTr="000278DA">
        <w:trPr>
          <w:gridAfter w:val="1"/>
          <w:wAfter w:w="6" w:type="dxa"/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0E07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DEA3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E09E" w14:textId="77777777" w:rsidR="008C7E51" w:rsidRPr="004E4BE5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D93B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5904" w14:textId="77777777" w:rsidR="008C7E51" w:rsidRDefault="008C7E51" w:rsidP="008C7E5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CB37" w14:textId="77777777" w:rsidR="008C7E51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D1E1" w14:textId="15658CAB" w:rsidR="008C7E51" w:rsidRPr="000C5FDD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02595">
              <w:rPr>
                <w:rFonts w:ascii="Calibri" w:hAnsi="Calibri" w:cs="Calibri"/>
                <w:sz w:val="22"/>
                <w:szCs w:val="22"/>
              </w:rPr>
              <w:t>±</w:t>
            </w:r>
            <w:r w:rsidR="008E403C">
              <w:rPr>
                <w:rFonts w:ascii="Calibri" w:hAnsi="Calibri" w:cs="Calibri"/>
                <w:sz w:val="22"/>
                <w:szCs w:val="22"/>
              </w:rPr>
              <w:t>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E507F" w14:textId="62E4F84A" w:rsidR="008C7E51" w:rsidRPr="000C5FDD" w:rsidRDefault="008C7E51" w:rsidP="008C7E5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02595">
              <w:rPr>
                <w:rFonts w:ascii="Calibri" w:hAnsi="Calibri" w:cs="Calibri"/>
                <w:sz w:val="22"/>
                <w:szCs w:val="22"/>
              </w:rPr>
              <w:t>±</w:t>
            </w:r>
            <w:r w:rsidR="00F85821">
              <w:rPr>
                <w:rFonts w:ascii="Calibri" w:hAnsi="Calibri" w:cs="Calibri"/>
                <w:sz w:val="22"/>
                <w:szCs w:val="22"/>
              </w:rPr>
              <w:t>62</w:t>
            </w:r>
          </w:p>
        </w:tc>
      </w:tr>
    </w:tbl>
    <w:p w14:paraId="75FD56AF" w14:textId="3FC3E7D3" w:rsidR="00C35D77" w:rsidRPr="001B7887" w:rsidRDefault="001B7887" w:rsidP="001B7887">
      <w:pPr>
        <w:pStyle w:val="Caption"/>
        <w:jc w:val="center"/>
        <w:rPr>
          <w:sz w:val="24"/>
          <w:szCs w:val="24"/>
          <w:lang w:val="en-US" w:eastAsia="zh-CN"/>
        </w:rPr>
      </w:pPr>
      <w:r w:rsidRPr="001B7887">
        <w:rPr>
          <w:sz w:val="22"/>
          <w:szCs w:val="22"/>
        </w:rPr>
        <w:t xml:space="preserve">Table </w:t>
      </w:r>
      <w:r w:rsidRPr="001B7887">
        <w:rPr>
          <w:sz w:val="22"/>
          <w:szCs w:val="22"/>
        </w:rPr>
        <w:fldChar w:fldCharType="begin"/>
      </w:r>
      <w:r w:rsidRPr="001B7887">
        <w:rPr>
          <w:sz w:val="22"/>
          <w:szCs w:val="22"/>
        </w:rPr>
        <w:instrText xml:space="preserve"> SEQ Table \* ARABIC </w:instrText>
      </w:r>
      <w:r w:rsidRPr="001B7887">
        <w:rPr>
          <w:sz w:val="22"/>
          <w:szCs w:val="22"/>
        </w:rPr>
        <w:fldChar w:fldCharType="separate"/>
      </w:r>
      <w:r w:rsidR="0001279B">
        <w:rPr>
          <w:noProof/>
          <w:sz w:val="22"/>
          <w:szCs w:val="22"/>
        </w:rPr>
        <w:t>18</w:t>
      </w:r>
      <w:r w:rsidRPr="001B7887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>
        <w:rPr>
          <w:sz w:val="22"/>
          <w:szCs w:val="22"/>
        </w:rPr>
        <w:t>RSTD simulation results for fully</w:t>
      </w:r>
      <w:r w:rsidR="009D5B52">
        <w:rPr>
          <w:sz w:val="22"/>
          <w:szCs w:val="22"/>
        </w:rPr>
        <w:t xml:space="preserve"> </w:t>
      </w:r>
      <w:r>
        <w:rPr>
          <w:sz w:val="22"/>
          <w:szCs w:val="22"/>
        </w:rPr>
        <w:t>staggered SL PRS in TDL-</w:t>
      </w:r>
      <w:r>
        <w:rPr>
          <w:sz w:val="22"/>
          <w:szCs w:val="22"/>
        </w:rPr>
        <w:t>B</w:t>
      </w:r>
      <w:r>
        <w:rPr>
          <w:sz w:val="22"/>
          <w:szCs w:val="22"/>
        </w:rPr>
        <w:t>.</w:t>
      </w:r>
    </w:p>
    <w:p w14:paraId="2BDFE2E4" w14:textId="77777777" w:rsidR="00974EE9" w:rsidRPr="00AB5379" w:rsidRDefault="00974EE9" w:rsidP="00AB5379">
      <w:pPr>
        <w:rPr>
          <w:lang w:val="en-US"/>
        </w:rPr>
      </w:pPr>
    </w:p>
    <w:p w14:paraId="0C633F9D" w14:textId="70C833C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708A272" w14:textId="6DC7D0F6" w:rsidR="007E33CE" w:rsidRPr="006073C0" w:rsidRDefault="00B5050E" w:rsidP="00016457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</w:t>
      </w:r>
      <w:r w:rsidR="00FB7D16">
        <w:rPr>
          <w:sz w:val="22"/>
          <w:szCs w:val="22"/>
          <w:lang w:val="en-US"/>
        </w:rPr>
        <w:t>1</w:t>
      </w:r>
      <w:r w:rsidRPr="00532DF6">
        <w:rPr>
          <w:sz w:val="22"/>
          <w:szCs w:val="22"/>
          <w:lang w:val="en-US"/>
        </w:rPr>
        <w:t xml:space="preserve">] </w:t>
      </w:r>
      <w:r w:rsidR="002A6FAC">
        <w:rPr>
          <w:sz w:val="22"/>
          <w:szCs w:val="22"/>
          <w:lang w:val="en-US"/>
        </w:rPr>
        <w:t>R4-2</w:t>
      </w:r>
      <w:r w:rsidR="00001AB7">
        <w:rPr>
          <w:sz w:val="22"/>
          <w:szCs w:val="22"/>
          <w:lang w:val="en-US"/>
        </w:rPr>
        <w:t>3</w:t>
      </w:r>
      <w:r w:rsidR="00025C3A">
        <w:rPr>
          <w:sz w:val="22"/>
          <w:szCs w:val="22"/>
          <w:lang w:val="en-US"/>
        </w:rPr>
        <w:t>10077</w:t>
      </w:r>
      <w:r w:rsidR="002A6FAC">
        <w:rPr>
          <w:sz w:val="22"/>
          <w:szCs w:val="22"/>
          <w:lang w:val="en-US"/>
        </w:rPr>
        <w:t xml:space="preserve">, </w:t>
      </w:r>
      <w:r w:rsidR="00FD5389" w:rsidRPr="00FD5389">
        <w:rPr>
          <w:rFonts w:hint="eastAsia"/>
          <w:sz w:val="22"/>
          <w:szCs w:val="22"/>
          <w:u w:val="single"/>
          <w:lang w:val="en-US"/>
        </w:rPr>
        <w:t>S</w:t>
      </w:r>
      <w:r w:rsidR="00FD5389" w:rsidRPr="00FD5389">
        <w:rPr>
          <w:sz w:val="22"/>
          <w:szCs w:val="22"/>
          <w:u w:val="single"/>
          <w:lang w:val="en-US"/>
        </w:rPr>
        <w:t xml:space="preserve">imulation assumptions for </w:t>
      </w:r>
      <w:proofErr w:type="spellStart"/>
      <w:r w:rsidR="00FD5389" w:rsidRPr="00FD5389">
        <w:rPr>
          <w:rFonts w:hint="eastAsia"/>
          <w:sz w:val="22"/>
          <w:szCs w:val="22"/>
          <w:u w:val="single"/>
          <w:lang w:val="en-US"/>
        </w:rPr>
        <w:t>sidelink</w:t>
      </w:r>
      <w:proofErr w:type="spellEnd"/>
      <w:r w:rsidR="00FD5389" w:rsidRPr="00FD5389">
        <w:rPr>
          <w:rFonts w:hint="eastAsia"/>
          <w:sz w:val="22"/>
          <w:szCs w:val="22"/>
          <w:u w:val="single"/>
          <w:lang w:val="en-US"/>
        </w:rPr>
        <w:t xml:space="preserve"> positioning</w:t>
      </w:r>
      <w:r w:rsidR="000D37AC" w:rsidRPr="000D37AC">
        <w:rPr>
          <w:sz w:val="22"/>
          <w:szCs w:val="22"/>
          <w:lang w:val="en-US"/>
        </w:rPr>
        <w:t xml:space="preserve">, </w:t>
      </w:r>
      <w:r w:rsidR="000D37AC">
        <w:rPr>
          <w:sz w:val="22"/>
          <w:szCs w:val="22"/>
          <w:lang w:val="en-US"/>
        </w:rPr>
        <w:t>RAN4#10</w:t>
      </w:r>
      <w:r w:rsidR="00FD5389">
        <w:rPr>
          <w:sz w:val="22"/>
          <w:szCs w:val="22"/>
          <w:lang w:val="en-US"/>
        </w:rPr>
        <w:t>7</w:t>
      </w:r>
    </w:p>
    <w:sectPr w:rsidR="007E33CE" w:rsidRPr="006073C0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B5C80" w14:textId="77777777" w:rsidR="008346B3" w:rsidRDefault="008346B3">
      <w:r>
        <w:separator/>
      </w:r>
    </w:p>
  </w:endnote>
  <w:endnote w:type="continuationSeparator" w:id="0">
    <w:p w14:paraId="3F2310EC" w14:textId="77777777" w:rsidR="008346B3" w:rsidRDefault="008346B3">
      <w:r>
        <w:continuationSeparator/>
      </w:r>
    </w:p>
  </w:endnote>
  <w:endnote w:type="continuationNotice" w:id="1">
    <w:p w14:paraId="098A1FAE" w14:textId="77777777" w:rsidR="008346B3" w:rsidRDefault="008346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BD74C" w14:textId="77777777" w:rsidR="008346B3" w:rsidRDefault="008346B3">
      <w:r>
        <w:separator/>
      </w:r>
    </w:p>
  </w:footnote>
  <w:footnote w:type="continuationSeparator" w:id="0">
    <w:p w14:paraId="3C846C2D" w14:textId="77777777" w:rsidR="008346B3" w:rsidRDefault="008346B3">
      <w:r>
        <w:continuationSeparator/>
      </w:r>
    </w:p>
  </w:footnote>
  <w:footnote w:type="continuationNotice" w:id="1">
    <w:p w14:paraId="36209F7B" w14:textId="77777777" w:rsidR="008346B3" w:rsidRDefault="008346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6443205"/>
    <w:multiLevelType w:val="hybridMultilevel"/>
    <w:tmpl w:val="3F12077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85C6D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EA3B0C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FA3A68"/>
    <w:multiLevelType w:val="hybridMultilevel"/>
    <w:tmpl w:val="C324D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940D3F"/>
    <w:multiLevelType w:val="multilevel"/>
    <w:tmpl w:val="DBE465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8" w15:restartNumberingAfterBreak="0">
    <w:nsid w:val="4AFC727E"/>
    <w:multiLevelType w:val="hybridMultilevel"/>
    <w:tmpl w:val="52DE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72242"/>
    <w:multiLevelType w:val="hybridMultilevel"/>
    <w:tmpl w:val="CCC2A64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120012F"/>
    <w:multiLevelType w:val="hybridMultilevel"/>
    <w:tmpl w:val="47F85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F516E"/>
    <w:multiLevelType w:val="hybridMultilevel"/>
    <w:tmpl w:val="6352D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91BDD"/>
    <w:multiLevelType w:val="hybridMultilevel"/>
    <w:tmpl w:val="5708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C0EB5"/>
    <w:multiLevelType w:val="hybridMultilevel"/>
    <w:tmpl w:val="DADCCE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1" w15:restartNumberingAfterBreak="0">
    <w:nsid w:val="70BD4A8C"/>
    <w:multiLevelType w:val="hybridMultilevel"/>
    <w:tmpl w:val="583C7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17"/>
  </w:num>
  <w:num w:numId="2" w16cid:durableId="1969165512">
    <w:abstractNumId w:val="29"/>
  </w:num>
  <w:num w:numId="3" w16cid:durableId="1718628361">
    <w:abstractNumId w:val="34"/>
  </w:num>
  <w:num w:numId="4" w16cid:durableId="776868227">
    <w:abstractNumId w:val="9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30"/>
  </w:num>
  <w:num w:numId="8" w16cid:durableId="1021127992">
    <w:abstractNumId w:val="32"/>
  </w:num>
  <w:num w:numId="9" w16cid:durableId="1543594916">
    <w:abstractNumId w:val="15"/>
  </w:num>
  <w:num w:numId="10" w16cid:durableId="1812137763">
    <w:abstractNumId w:val="35"/>
  </w:num>
  <w:num w:numId="11" w16cid:durableId="143402051">
    <w:abstractNumId w:val="27"/>
  </w:num>
  <w:num w:numId="12" w16cid:durableId="1441493678">
    <w:abstractNumId w:val="11"/>
  </w:num>
  <w:num w:numId="13" w16cid:durableId="1827940902">
    <w:abstractNumId w:val="16"/>
  </w:num>
  <w:num w:numId="14" w16cid:durableId="647249780">
    <w:abstractNumId w:val="26"/>
  </w:num>
  <w:num w:numId="15" w16cid:durableId="24913952">
    <w:abstractNumId w:val="25"/>
  </w:num>
  <w:num w:numId="16" w16cid:durableId="94137098">
    <w:abstractNumId w:val="33"/>
  </w:num>
  <w:num w:numId="17" w16cid:durableId="1860047157">
    <w:abstractNumId w:val="8"/>
  </w:num>
  <w:num w:numId="18" w16cid:durableId="492836643">
    <w:abstractNumId w:val="13"/>
  </w:num>
  <w:num w:numId="19" w16cid:durableId="335040837">
    <w:abstractNumId w:val="28"/>
  </w:num>
  <w:num w:numId="20" w16cid:durableId="831725056">
    <w:abstractNumId w:val="5"/>
  </w:num>
  <w:num w:numId="21" w16cid:durableId="1959408877">
    <w:abstractNumId w:val="6"/>
  </w:num>
  <w:num w:numId="22" w16cid:durableId="871188869">
    <w:abstractNumId w:val="3"/>
  </w:num>
  <w:num w:numId="23" w16cid:durableId="757750822">
    <w:abstractNumId w:val="2"/>
  </w:num>
  <w:num w:numId="24" w16cid:durableId="465244020">
    <w:abstractNumId w:val="4"/>
  </w:num>
  <w:num w:numId="25" w16cid:durableId="511069982">
    <w:abstractNumId w:val="7"/>
  </w:num>
  <w:num w:numId="26" w16cid:durableId="656692606">
    <w:abstractNumId w:val="14"/>
  </w:num>
  <w:num w:numId="27" w16cid:durableId="1176073990">
    <w:abstractNumId w:val="24"/>
  </w:num>
  <w:num w:numId="28" w16cid:durableId="1609699393">
    <w:abstractNumId w:val="21"/>
  </w:num>
  <w:num w:numId="29" w16cid:durableId="777798801">
    <w:abstractNumId w:val="20"/>
  </w:num>
  <w:num w:numId="30" w16cid:durableId="651522900">
    <w:abstractNumId w:val="31"/>
  </w:num>
  <w:num w:numId="31" w16cid:durableId="624624340">
    <w:abstractNumId w:val="22"/>
  </w:num>
  <w:num w:numId="32" w16cid:durableId="675887481">
    <w:abstractNumId w:val="10"/>
  </w:num>
  <w:num w:numId="33" w16cid:durableId="2090811929">
    <w:abstractNumId w:val="12"/>
  </w:num>
  <w:num w:numId="34" w16cid:durableId="1904482547">
    <w:abstractNumId w:val="18"/>
  </w:num>
  <w:num w:numId="35" w16cid:durableId="340930529">
    <w:abstractNumId w:val="23"/>
  </w:num>
  <w:num w:numId="36" w16cid:durableId="410540881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6AD"/>
    <w:rsid w:val="000026F2"/>
    <w:rsid w:val="00002725"/>
    <w:rsid w:val="0000283F"/>
    <w:rsid w:val="00002CD1"/>
    <w:rsid w:val="00002D31"/>
    <w:rsid w:val="00002E74"/>
    <w:rsid w:val="0000301D"/>
    <w:rsid w:val="000032B1"/>
    <w:rsid w:val="000032C1"/>
    <w:rsid w:val="0000341B"/>
    <w:rsid w:val="0000341E"/>
    <w:rsid w:val="00003531"/>
    <w:rsid w:val="000036E7"/>
    <w:rsid w:val="00003883"/>
    <w:rsid w:val="00003C8A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79B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562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A58"/>
    <w:rsid w:val="00017B53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3EEA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3A"/>
    <w:rsid w:val="00025CE0"/>
    <w:rsid w:val="00025D4E"/>
    <w:rsid w:val="00025F0C"/>
    <w:rsid w:val="000263C4"/>
    <w:rsid w:val="0002664B"/>
    <w:rsid w:val="00026845"/>
    <w:rsid w:val="00026947"/>
    <w:rsid w:val="00026A7C"/>
    <w:rsid w:val="00026BDF"/>
    <w:rsid w:val="00026C2D"/>
    <w:rsid w:val="00026C85"/>
    <w:rsid w:val="00026DB4"/>
    <w:rsid w:val="00026E27"/>
    <w:rsid w:val="00027229"/>
    <w:rsid w:val="0002755A"/>
    <w:rsid w:val="000276CB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073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AF5"/>
    <w:rsid w:val="00036F82"/>
    <w:rsid w:val="00036FB3"/>
    <w:rsid w:val="00037532"/>
    <w:rsid w:val="000375C1"/>
    <w:rsid w:val="0003767B"/>
    <w:rsid w:val="000378CF"/>
    <w:rsid w:val="00037964"/>
    <w:rsid w:val="00037ADD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EBE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5C1"/>
    <w:rsid w:val="0005179F"/>
    <w:rsid w:val="00051970"/>
    <w:rsid w:val="00051A26"/>
    <w:rsid w:val="00051B67"/>
    <w:rsid w:val="00051E8B"/>
    <w:rsid w:val="00052083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4F10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439"/>
    <w:rsid w:val="00057694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CD4"/>
    <w:rsid w:val="00060D7F"/>
    <w:rsid w:val="00060F05"/>
    <w:rsid w:val="000610DF"/>
    <w:rsid w:val="00061442"/>
    <w:rsid w:val="00061573"/>
    <w:rsid w:val="00061956"/>
    <w:rsid w:val="0006199B"/>
    <w:rsid w:val="00061A4D"/>
    <w:rsid w:val="00061FD0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195"/>
    <w:rsid w:val="00067530"/>
    <w:rsid w:val="00067DB0"/>
    <w:rsid w:val="00067FC2"/>
    <w:rsid w:val="00070054"/>
    <w:rsid w:val="0007022B"/>
    <w:rsid w:val="00070561"/>
    <w:rsid w:val="00070597"/>
    <w:rsid w:val="00070763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356D"/>
    <w:rsid w:val="0007357B"/>
    <w:rsid w:val="000737DA"/>
    <w:rsid w:val="00073DDE"/>
    <w:rsid w:val="00074192"/>
    <w:rsid w:val="00074466"/>
    <w:rsid w:val="0007446B"/>
    <w:rsid w:val="00074491"/>
    <w:rsid w:val="00074699"/>
    <w:rsid w:val="0007472C"/>
    <w:rsid w:val="000748AB"/>
    <w:rsid w:val="00074E2E"/>
    <w:rsid w:val="00075279"/>
    <w:rsid w:val="0007555F"/>
    <w:rsid w:val="00075BCB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8"/>
    <w:rsid w:val="0008289E"/>
    <w:rsid w:val="000828A4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225"/>
    <w:rsid w:val="0008544F"/>
    <w:rsid w:val="00085478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5947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16B"/>
    <w:rsid w:val="000A023B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58D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741"/>
    <w:rsid w:val="000A4B5D"/>
    <w:rsid w:val="000A52AF"/>
    <w:rsid w:val="000A561C"/>
    <w:rsid w:val="000A5772"/>
    <w:rsid w:val="000A5907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17"/>
    <w:rsid w:val="000B403D"/>
    <w:rsid w:val="000B434A"/>
    <w:rsid w:val="000B449C"/>
    <w:rsid w:val="000B4750"/>
    <w:rsid w:val="000B4CCD"/>
    <w:rsid w:val="000B5BF4"/>
    <w:rsid w:val="000B5D9D"/>
    <w:rsid w:val="000B5DA1"/>
    <w:rsid w:val="000B5FC6"/>
    <w:rsid w:val="000B6253"/>
    <w:rsid w:val="000B62FA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AA3"/>
    <w:rsid w:val="000C3AE8"/>
    <w:rsid w:val="000C3C79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C86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5FDD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6DB0"/>
    <w:rsid w:val="000C7201"/>
    <w:rsid w:val="000C73B4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14B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654"/>
    <w:rsid w:val="000E4841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B0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B4F"/>
    <w:rsid w:val="000F3CD5"/>
    <w:rsid w:val="000F3F4F"/>
    <w:rsid w:val="000F40AD"/>
    <w:rsid w:val="000F436B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1B7"/>
    <w:rsid w:val="0010324D"/>
    <w:rsid w:val="00103558"/>
    <w:rsid w:val="001038CE"/>
    <w:rsid w:val="00103AEF"/>
    <w:rsid w:val="00103BAD"/>
    <w:rsid w:val="00104166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6F85"/>
    <w:rsid w:val="001074E7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D6B"/>
    <w:rsid w:val="00110EAD"/>
    <w:rsid w:val="00110F48"/>
    <w:rsid w:val="00110F53"/>
    <w:rsid w:val="0011117F"/>
    <w:rsid w:val="001111B6"/>
    <w:rsid w:val="00111502"/>
    <w:rsid w:val="0011169A"/>
    <w:rsid w:val="00111827"/>
    <w:rsid w:val="00111AA9"/>
    <w:rsid w:val="00111C91"/>
    <w:rsid w:val="00111E5C"/>
    <w:rsid w:val="00111EB7"/>
    <w:rsid w:val="00111F1D"/>
    <w:rsid w:val="00112519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434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3BD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2BA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45F"/>
    <w:rsid w:val="0012758D"/>
    <w:rsid w:val="00127662"/>
    <w:rsid w:val="001276E9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0872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3EE8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59A"/>
    <w:rsid w:val="001366D6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41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59D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B7A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6A1"/>
    <w:rsid w:val="00157816"/>
    <w:rsid w:val="0015787E"/>
    <w:rsid w:val="00157CDD"/>
    <w:rsid w:val="00157D56"/>
    <w:rsid w:val="00157D5F"/>
    <w:rsid w:val="00157F55"/>
    <w:rsid w:val="00157FEE"/>
    <w:rsid w:val="00160007"/>
    <w:rsid w:val="00160296"/>
    <w:rsid w:val="001602D8"/>
    <w:rsid w:val="0016046E"/>
    <w:rsid w:val="00160502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143"/>
    <w:rsid w:val="0016332A"/>
    <w:rsid w:val="001633A4"/>
    <w:rsid w:val="00163449"/>
    <w:rsid w:val="00163472"/>
    <w:rsid w:val="0016369F"/>
    <w:rsid w:val="001638F0"/>
    <w:rsid w:val="00163945"/>
    <w:rsid w:val="00163997"/>
    <w:rsid w:val="00163E56"/>
    <w:rsid w:val="00164660"/>
    <w:rsid w:val="001646A8"/>
    <w:rsid w:val="00164DF9"/>
    <w:rsid w:val="00164EFD"/>
    <w:rsid w:val="00165031"/>
    <w:rsid w:val="00165054"/>
    <w:rsid w:val="001650E6"/>
    <w:rsid w:val="00165223"/>
    <w:rsid w:val="001652F4"/>
    <w:rsid w:val="0016554F"/>
    <w:rsid w:val="00165687"/>
    <w:rsid w:val="0016609F"/>
    <w:rsid w:val="001661AA"/>
    <w:rsid w:val="001662FC"/>
    <w:rsid w:val="001665D6"/>
    <w:rsid w:val="00166833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A4E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EEE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D92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1CA"/>
    <w:rsid w:val="00183448"/>
    <w:rsid w:val="001838DA"/>
    <w:rsid w:val="00183B65"/>
    <w:rsid w:val="00183BA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0E0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487"/>
    <w:rsid w:val="00194674"/>
    <w:rsid w:val="0019493C"/>
    <w:rsid w:val="00194B7E"/>
    <w:rsid w:val="00194F63"/>
    <w:rsid w:val="0019524B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3E"/>
    <w:rsid w:val="001971C3"/>
    <w:rsid w:val="001972BE"/>
    <w:rsid w:val="00197386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1C5"/>
    <w:rsid w:val="001A2299"/>
    <w:rsid w:val="001A24F6"/>
    <w:rsid w:val="001A2840"/>
    <w:rsid w:val="001A28A6"/>
    <w:rsid w:val="001A297B"/>
    <w:rsid w:val="001A2F89"/>
    <w:rsid w:val="001A3553"/>
    <w:rsid w:val="001A3F9E"/>
    <w:rsid w:val="001A41EA"/>
    <w:rsid w:val="001A443E"/>
    <w:rsid w:val="001A4C57"/>
    <w:rsid w:val="001A4E23"/>
    <w:rsid w:val="001A4E2F"/>
    <w:rsid w:val="001A50B1"/>
    <w:rsid w:val="001A5820"/>
    <w:rsid w:val="001A584A"/>
    <w:rsid w:val="001A5F42"/>
    <w:rsid w:val="001A650C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569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887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46"/>
    <w:rsid w:val="001C50D5"/>
    <w:rsid w:val="001C51DF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4C5"/>
    <w:rsid w:val="001C7AB5"/>
    <w:rsid w:val="001C7CB9"/>
    <w:rsid w:val="001C7FE6"/>
    <w:rsid w:val="001D0200"/>
    <w:rsid w:val="001D04B9"/>
    <w:rsid w:val="001D0887"/>
    <w:rsid w:val="001D0D0C"/>
    <w:rsid w:val="001D0F16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697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D37"/>
    <w:rsid w:val="001E2EF6"/>
    <w:rsid w:val="001E31EE"/>
    <w:rsid w:val="001E32E0"/>
    <w:rsid w:val="001E3571"/>
    <w:rsid w:val="001E37FB"/>
    <w:rsid w:val="001E3ECE"/>
    <w:rsid w:val="001E432B"/>
    <w:rsid w:val="001E440D"/>
    <w:rsid w:val="001E443A"/>
    <w:rsid w:val="001E479B"/>
    <w:rsid w:val="001E4821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9E5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CEF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3D0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DDE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F2F"/>
    <w:rsid w:val="00203130"/>
    <w:rsid w:val="00203337"/>
    <w:rsid w:val="00203574"/>
    <w:rsid w:val="002035A9"/>
    <w:rsid w:val="002035DA"/>
    <w:rsid w:val="00203AD1"/>
    <w:rsid w:val="00203D55"/>
    <w:rsid w:val="00203D9B"/>
    <w:rsid w:val="00203E55"/>
    <w:rsid w:val="002048E4"/>
    <w:rsid w:val="00204E10"/>
    <w:rsid w:val="00205406"/>
    <w:rsid w:val="00205462"/>
    <w:rsid w:val="00205706"/>
    <w:rsid w:val="00205CD7"/>
    <w:rsid w:val="002064D1"/>
    <w:rsid w:val="002065CB"/>
    <w:rsid w:val="0020688D"/>
    <w:rsid w:val="002069A6"/>
    <w:rsid w:val="002069B7"/>
    <w:rsid w:val="00206B0D"/>
    <w:rsid w:val="00206E55"/>
    <w:rsid w:val="002070D8"/>
    <w:rsid w:val="00207361"/>
    <w:rsid w:val="00207505"/>
    <w:rsid w:val="002076F3"/>
    <w:rsid w:val="00207C5F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BBF"/>
    <w:rsid w:val="00211CC2"/>
    <w:rsid w:val="002121D7"/>
    <w:rsid w:val="002127E6"/>
    <w:rsid w:val="002128B4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06B"/>
    <w:rsid w:val="002212A7"/>
    <w:rsid w:val="00221369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8F"/>
    <w:rsid w:val="00230C94"/>
    <w:rsid w:val="00230D69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0A3"/>
    <w:rsid w:val="002322F6"/>
    <w:rsid w:val="00232437"/>
    <w:rsid w:val="00232AC7"/>
    <w:rsid w:val="00232ACE"/>
    <w:rsid w:val="00232BA2"/>
    <w:rsid w:val="00232F66"/>
    <w:rsid w:val="0023303D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49E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13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A65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749"/>
    <w:rsid w:val="00246937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0F3C"/>
    <w:rsid w:val="002510E5"/>
    <w:rsid w:val="002514E8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5E2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0A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72E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820"/>
    <w:rsid w:val="0026696E"/>
    <w:rsid w:val="00266CAB"/>
    <w:rsid w:val="002670F6"/>
    <w:rsid w:val="002671B4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4B6"/>
    <w:rsid w:val="00275505"/>
    <w:rsid w:val="00275635"/>
    <w:rsid w:val="00275833"/>
    <w:rsid w:val="00275893"/>
    <w:rsid w:val="00275981"/>
    <w:rsid w:val="00275A54"/>
    <w:rsid w:val="00275AD3"/>
    <w:rsid w:val="00275B60"/>
    <w:rsid w:val="00275D54"/>
    <w:rsid w:val="00275E77"/>
    <w:rsid w:val="00275F65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4F74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707"/>
    <w:rsid w:val="002918D7"/>
    <w:rsid w:val="00291BD7"/>
    <w:rsid w:val="00291CFD"/>
    <w:rsid w:val="00291D3F"/>
    <w:rsid w:val="00291E02"/>
    <w:rsid w:val="00292022"/>
    <w:rsid w:val="002920AC"/>
    <w:rsid w:val="002921C4"/>
    <w:rsid w:val="002922CA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1083"/>
    <w:rsid w:val="002A13A0"/>
    <w:rsid w:val="002A1AD8"/>
    <w:rsid w:val="002A1B77"/>
    <w:rsid w:val="002A1EE9"/>
    <w:rsid w:val="002A271D"/>
    <w:rsid w:val="002A29FD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34C0"/>
    <w:rsid w:val="002B34EB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51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AD7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C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89F"/>
    <w:rsid w:val="002D2956"/>
    <w:rsid w:val="002D2ADE"/>
    <w:rsid w:val="002D2C1D"/>
    <w:rsid w:val="002D2F41"/>
    <w:rsid w:val="002D2F64"/>
    <w:rsid w:val="002D34E6"/>
    <w:rsid w:val="002D371B"/>
    <w:rsid w:val="002D3739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84D"/>
    <w:rsid w:val="002E4956"/>
    <w:rsid w:val="002E4CF7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BA4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12A"/>
    <w:rsid w:val="002F14E9"/>
    <w:rsid w:val="002F14FD"/>
    <w:rsid w:val="002F1791"/>
    <w:rsid w:val="002F1837"/>
    <w:rsid w:val="002F1B2E"/>
    <w:rsid w:val="002F1CD5"/>
    <w:rsid w:val="002F1DB2"/>
    <w:rsid w:val="002F1EFC"/>
    <w:rsid w:val="002F1FBE"/>
    <w:rsid w:val="002F1FD2"/>
    <w:rsid w:val="002F271A"/>
    <w:rsid w:val="002F278A"/>
    <w:rsid w:val="002F2928"/>
    <w:rsid w:val="002F2D1F"/>
    <w:rsid w:val="002F2F91"/>
    <w:rsid w:val="002F3145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9FC"/>
    <w:rsid w:val="002F7C29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22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5ECB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3BB"/>
    <w:rsid w:val="0031453A"/>
    <w:rsid w:val="0031464C"/>
    <w:rsid w:val="0031497B"/>
    <w:rsid w:val="00314C17"/>
    <w:rsid w:val="00314DB0"/>
    <w:rsid w:val="00314DB7"/>
    <w:rsid w:val="00314E97"/>
    <w:rsid w:val="00314ED5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631"/>
    <w:rsid w:val="00316A07"/>
    <w:rsid w:val="00316AB2"/>
    <w:rsid w:val="003170F6"/>
    <w:rsid w:val="003170FC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460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844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81D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66B"/>
    <w:rsid w:val="00340B5E"/>
    <w:rsid w:val="00340D7A"/>
    <w:rsid w:val="00340E86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8C2"/>
    <w:rsid w:val="0034392C"/>
    <w:rsid w:val="003439F7"/>
    <w:rsid w:val="00343D87"/>
    <w:rsid w:val="00343DF8"/>
    <w:rsid w:val="00344190"/>
    <w:rsid w:val="003443B7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A91"/>
    <w:rsid w:val="00351DD2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61C5"/>
    <w:rsid w:val="003564CA"/>
    <w:rsid w:val="00356580"/>
    <w:rsid w:val="0035670A"/>
    <w:rsid w:val="00356761"/>
    <w:rsid w:val="003567A6"/>
    <w:rsid w:val="00356C92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B7F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724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2A2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1ED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0E73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A30"/>
    <w:rsid w:val="00385D57"/>
    <w:rsid w:val="00385EE3"/>
    <w:rsid w:val="00385F29"/>
    <w:rsid w:val="00386006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7D9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788"/>
    <w:rsid w:val="003937AF"/>
    <w:rsid w:val="00393803"/>
    <w:rsid w:val="0039382E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A92"/>
    <w:rsid w:val="00397B6B"/>
    <w:rsid w:val="003A010D"/>
    <w:rsid w:val="003A03B1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2AB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3C1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8D7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DC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9A2"/>
    <w:rsid w:val="003D1B40"/>
    <w:rsid w:val="003D1CE3"/>
    <w:rsid w:val="003D1D72"/>
    <w:rsid w:val="003D1DEB"/>
    <w:rsid w:val="003D1EFA"/>
    <w:rsid w:val="003D2021"/>
    <w:rsid w:val="003D203F"/>
    <w:rsid w:val="003D2069"/>
    <w:rsid w:val="003D23B0"/>
    <w:rsid w:val="003D246C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F6E"/>
    <w:rsid w:val="003D40F3"/>
    <w:rsid w:val="003D42DD"/>
    <w:rsid w:val="003D4329"/>
    <w:rsid w:val="003D43B1"/>
    <w:rsid w:val="003D44A2"/>
    <w:rsid w:val="003D4635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719B"/>
    <w:rsid w:val="003D72C3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4D8"/>
    <w:rsid w:val="003F2843"/>
    <w:rsid w:val="003F28F9"/>
    <w:rsid w:val="003F29FB"/>
    <w:rsid w:val="003F2AAD"/>
    <w:rsid w:val="003F2D17"/>
    <w:rsid w:val="003F2D45"/>
    <w:rsid w:val="003F2DA5"/>
    <w:rsid w:val="003F2E29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56B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9AE"/>
    <w:rsid w:val="00402187"/>
    <w:rsid w:val="0040229E"/>
    <w:rsid w:val="0040243F"/>
    <w:rsid w:val="00402A2C"/>
    <w:rsid w:val="00402B35"/>
    <w:rsid w:val="00402BB1"/>
    <w:rsid w:val="004032AC"/>
    <w:rsid w:val="0040343B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1C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8AF"/>
    <w:rsid w:val="00412F90"/>
    <w:rsid w:val="00412FB2"/>
    <w:rsid w:val="00413080"/>
    <w:rsid w:val="00413586"/>
    <w:rsid w:val="004136E7"/>
    <w:rsid w:val="0041388D"/>
    <w:rsid w:val="00413E7A"/>
    <w:rsid w:val="00413F8D"/>
    <w:rsid w:val="0041470F"/>
    <w:rsid w:val="00414717"/>
    <w:rsid w:val="00414989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29E"/>
    <w:rsid w:val="00421761"/>
    <w:rsid w:val="00421826"/>
    <w:rsid w:val="0042183C"/>
    <w:rsid w:val="00421879"/>
    <w:rsid w:val="00421A15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6FEC"/>
    <w:rsid w:val="0042751E"/>
    <w:rsid w:val="0042786E"/>
    <w:rsid w:val="00430025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1F4D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0B3"/>
    <w:rsid w:val="0044125C"/>
    <w:rsid w:val="00441636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715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61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3E73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58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A5"/>
    <w:rsid w:val="004A3B52"/>
    <w:rsid w:val="004A3E29"/>
    <w:rsid w:val="004A4102"/>
    <w:rsid w:val="004A4207"/>
    <w:rsid w:val="004A454B"/>
    <w:rsid w:val="004A4703"/>
    <w:rsid w:val="004A4D97"/>
    <w:rsid w:val="004A4E16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686"/>
    <w:rsid w:val="004B1829"/>
    <w:rsid w:val="004B1854"/>
    <w:rsid w:val="004B1CA9"/>
    <w:rsid w:val="004B1F23"/>
    <w:rsid w:val="004B1F86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1A3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485"/>
    <w:rsid w:val="004C25BC"/>
    <w:rsid w:val="004C25D3"/>
    <w:rsid w:val="004C27F8"/>
    <w:rsid w:val="004C2A4F"/>
    <w:rsid w:val="004C2C08"/>
    <w:rsid w:val="004C2D82"/>
    <w:rsid w:val="004C2DF2"/>
    <w:rsid w:val="004C2EC5"/>
    <w:rsid w:val="004C2FC5"/>
    <w:rsid w:val="004C321F"/>
    <w:rsid w:val="004C325A"/>
    <w:rsid w:val="004C352A"/>
    <w:rsid w:val="004C357E"/>
    <w:rsid w:val="004C3617"/>
    <w:rsid w:val="004C3D5D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042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6D6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3F21"/>
    <w:rsid w:val="004D40A3"/>
    <w:rsid w:val="004D41E7"/>
    <w:rsid w:val="004D44B6"/>
    <w:rsid w:val="004D44F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685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29A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D54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239"/>
    <w:rsid w:val="004F07EC"/>
    <w:rsid w:val="004F0B90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C2"/>
    <w:rsid w:val="005003DF"/>
    <w:rsid w:val="00500488"/>
    <w:rsid w:val="00500887"/>
    <w:rsid w:val="00500955"/>
    <w:rsid w:val="00500A23"/>
    <w:rsid w:val="00500BAB"/>
    <w:rsid w:val="00500D1C"/>
    <w:rsid w:val="00500EBC"/>
    <w:rsid w:val="005011E9"/>
    <w:rsid w:val="00501D13"/>
    <w:rsid w:val="00502542"/>
    <w:rsid w:val="00502674"/>
    <w:rsid w:val="005028F0"/>
    <w:rsid w:val="00502C79"/>
    <w:rsid w:val="00502DDD"/>
    <w:rsid w:val="00502F01"/>
    <w:rsid w:val="005030E4"/>
    <w:rsid w:val="00503BC0"/>
    <w:rsid w:val="00503BE3"/>
    <w:rsid w:val="0050467A"/>
    <w:rsid w:val="005048BE"/>
    <w:rsid w:val="00504A81"/>
    <w:rsid w:val="00504C95"/>
    <w:rsid w:val="00504CFE"/>
    <w:rsid w:val="00504F08"/>
    <w:rsid w:val="005051EB"/>
    <w:rsid w:val="00505386"/>
    <w:rsid w:val="005053AF"/>
    <w:rsid w:val="005056A7"/>
    <w:rsid w:val="00505767"/>
    <w:rsid w:val="00505A3C"/>
    <w:rsid w:val="00505ABA"/>
    <w:rsid w:val="00505B8A"/>
    <w:rsid w:val="00505D13"/>
    <w:rsid w:val="00505E0B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9D3"/>
    <w:rsid w:val="00507AE7"/>
    <w:rsid w:val="00507B00"/>
    <w:rsid w:val="00507B9C"/>
    <w:rsid w:val="00507C6B"/>
    <w:rsid w:val="00507D21"/>
    <w:rsid w:val="00507E4F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8DD"/>
    <w:rsid w:val="00514BBB"/>
    <w:rsid w:val="005151D3"/>
    <w:rsid w:val="00515AB2"/>
    <w:rsid w:val="00515AB8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22"/>
    <w:rsid w:val="00517A6F"/>
    <w:rsid w:val="00517AAA"/>
    <w:rsid w:val="00517AE9"/>
    <w:rsid w:val="00517E69"/>
    <w:rsid w:val="005207C6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8DB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1295"/>
    <w:rsid w:val="005314C5"/>
    <w:rsid w:val="005318BE"/>
    <w:rsid w:val="00531927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2F5"/>
    <w:rsid w:val="005345A4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1B9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BBD"/>
    <w:rsid w:val="00540C16"/>
    <w:rsid w:val="00540E18"/>
    <w:rsid w:val="00541004"/>
    <w:rsid w:val="005410FF"/>
    <w:rsid w:val="005416C1"/>
    <w:rsid w:val="0054207E"/>
    <w:rsid w:val="00542112"/>
    <w:rsid w:val="0054243C"/>
    <w:rsid w:val="005424F6"/>
    <w:rsid w:val="00542508"/>
    <w:rsid w:val="0054257E"/>
    <w:rsid w:val="0054261A"/>
    <w:rsid w:val="0054270D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1B4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E50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76C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90"/>
    <w:rsid w:val="00574C5C"/>
    <w:rsid w:val="005753D5"/>
    <w:rsid w:val="005754BC"/>
    <w:rsid w:val="00575565"/>
    <w:rsid w:val="00575C2E"/>
    <w:rsid w:val="00575ED0"/>
    <w:rsid w:val="005762E7"/>
    <w:rsid w:val="00576A03"/>
    <w:rsid w:val="00576E0A"/>
    <w:rsid w:val="0057709E"/>
    <w:rsid w:val="00577629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9B"/>
    <w:rsid w:val="005858CA"/>
    <w:rsid w:val="005859AC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ACA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5B2"/>
    <w:rsid w:val="005906B0"/>
    <w:rsid w:val="005908AB"/>
    <w:rsid w:val="0059124A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57"/>
    <w:rsid w:val="00596390"/>
    <w:rsid w:val="00596430"/>
    <w:rsid w:val="00596658"/>
    <w:rsid w:val="005969B5"/>
    <w:rsid w:val="005969FD"/>
    <w:rsid w:val="00597269"/>
    <w:rsid w:val="005973A8"/>
    <w:rsid w:val="005974B8"/>
    <w:rsid w:val="00597509"/>
    <w:rsid w:val="00597709"/>
    <w:rsid w:val="005977D3"/>
    <w:rsid w:val="0059780C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45"/>
    <w:rsid w:val="005A73CE"/>
    <w:rsid w:val="005A7C66"/>
    <w:rsid w:val="005A7F8A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6CBD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2F6"/>
    <w:rsid w:val="005C142D"/>
    <w:rsid w:val="005C1734"/>
    <w:rsid w:val="005C18C5"/>
    <w:rsid w:val="005C1AD8"/>
    <w:rsid w:val="005C1CAE"/>
    <w:rsid w:val="005C1E31"/>
    <w:rsid w:val="005C21D0"/>
    <w:rsid w:val="005C2867"/>
    <w:rsid w:val="005C29C3"/>
    <w:rsid w:val="005C2AE7"/>
    <w:rsid w:val="005C2BB3"/>
    <w:rsid w:val="005C3084"/>
    <w:rsid w:val="005C30D3"/>
    <w:rsid w:val="005C3A7D"/>
    <w:rsid w:val="005C3C57"/>
    <w:rsid w:val="005C3FD8"/>
    <w:rsid w:val="005C3FF1"/>
    <w:rsid w:val="005C3FF6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710"/>
    <w:rsid w:val="005C6806"/>
    <w:rsid w:val="005C686F"/>
    <w:rsid w:val="005C69CB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404"/>
    <w:rsid w:val="005D6520"/>
    <w:rsid w:val="005D674C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39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3C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D56"/>
    <w:rsid w:val="005F0E17"/>
    <w:rsid w:val="005F0F5C"/>
    <w:rsid w:val="005F10D6"/>
    <w:rsid w:val="005F12FE"/>
    <w:rsid w:val="005F14D1"/>
    <w:rsid w:val="005F15A5"/>
    <w:rsid w:val="005F1657"/>
    <w:rsid w:val="005F17BA"/>
    <w:rsid w:val="005F1972"/>
    <w:rsid w:val="005F1B36"/>
    <w:rsid w:val="005F1D41"/>
    <w:rsid w:val="005F1E68"/>
    <w:rsid w:val="005F1EEA"/>
    <w:rsid w:val="005F204E"/>
    <w:rsid w:val="005F20B7"/>
    <w:rsid w:val="005F22BC"/>
    <w:rsid w:val="005F2313"/>
    <w:rsid w:val="005F2549"/>
    <w:rsid w:val="005F2818"/>
    <w:rsid w:val="005F2A90"/>
    <w:rsid w:val="005F2A9D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C0F"/>
    <w:rsid w:val="005F4D72"/>
    <w:rsid w:val="005F510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A75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D1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D96"/>
    <w:rsid w:val="00612E78"/>
    <w:rsid w:val="00613146"/>
    <w:rsid w:val="00613159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CA1"/>
    <w:rsid w:val="00636D9C"/>
    <w:rsid w:val="00636EAC"/>
    <w:rsid w:val="006373E9"/>
    <w:rsid w:val="00637435"/>
    <w:rsid w:val="006374E4"/>
    <w:rsid w:val="00637936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AFE"/>
    <w:rsid w:val="00641C15"/>
    <w:rsid w:val="0064204D"/>
    <w:rsid w:val="0064231F"/>
    <w:rsid w:val="00642525"/>
    <w:rsid w:val="0064296E"/>
    <w:rsid w:val="00642974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9FF"/>
    <w:rsid w:val="00643AE2"/>
    <w:rsid w:val="00643C94"/>
    <w:rsid w:val="00643CC2"/>
    <w:rsid w:val="00643CD3"/>
    <w:rsid w:val="00643ECF"/>
    <w:rsid w:val="00643FD3"/>
    <w:rsid w:val="00644063"/>
    <w:rsid w:val="006443EF"/>
    <w:rsid w:val="00644BAE"/>
    <w:rsid w:val="00644C82"/>
    <w:rsid w:val="00644E2C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8A4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985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70E"/>
    <w:rsid w:val="006709A8"/>
    <w:rsid w:val="00670A17"/>
    <w:rsid w:val="00670A29"/>
    <w:rsid w:val="00670C61"/>
    <w:rsid w:val="00671069"/>
    <w:rsid w:val="006713F8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B61"/>
    <w:rsid w:val="00672E64"/>
    <w:rsid w:val="00672F0E"/>
    <w:rsid w:val="00673193"/>
    <w:rsid w:val="006731A0"/>
    <w:rsid w:val="006733AB"/>
    <w:rsid w:val="00673582"/>
    <w:rsid w:val="006737A5"/>
    <w:rsid w:val="00673FF1"/>
    <w:rsid w:val="006744D9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420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371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14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8BF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17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ED6"/>
    <w:rsid w:val="006A4503"/>
    <w:rsid w:val="006A4696"/>
    <w:rsid w:val="006A48E3"/>
    <w:rsid w:val="006A4C02"/>
    <w:rsid w:val="006A4DAA"/>
    <w:rsid w:val="006A4FF4"/>
    <w:rsid w:val="006A50B9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9ED"/>
    <w:rsid w:val="006B1C59"/>
    <w:rsid w:val="006B1F77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1FE"/>
    <w:rsid w:val="006B6456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1DC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C38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31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84C"/>
    <w:rsid w:val="006D6A8A"/>
    <w:rsid w:val="006D6AE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4FE"/>
    <w:rsid w:val="006E0B60"/>
    <w:rsid w:val="006E0E9E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3981"/>
    <w:rsid w:val="006E40DB"/>
    <w:rsid w:val="006E4356"/>
    <w:rsid w:val="006E46D0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F8"/>
    <w:rsid w:val="006E7552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16D"/>
    <w:rsid w:val="006F52D8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4B"/>
    <w:rsid w:val="006F7CD5"/>
    <w:rsid w:val="007002E6"/>
    <w:rsid w:val="007006F5"/>
    <w:rsid w:val="00700830"/>
    <w:rsid w:val="0070095B"/>
    <w:rsid w:val="00700CD6"/>
    <w:rsid w:val="00700FDF"/>
    <w:rsid w:val="00701157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8A2"/>
    <w:rsid w:val="00705C39"/>
    <w:rsid w:val="00705C3E"/>
    <w:rsid w:val="00705C9E"/>
    <w:rsid w:val="00705EB8"/>
    <w:rsid w:val="00706044"/>
    <w:rsid w:val="00706076"/>
    <w:rsid w:val="00706170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8D8"/>
    <w:rsid w:val="00710B5D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7F9"/>
    <w:rsid w:val="00717CA9"/>
    <w:rsid w:val="00717F9A"/>
    <w:rsid w:val="007201D2"/>
    <w:rsid w:val="0072044C"/>
    <w:rsid w:val="00720663"/>
    <w:rsid w:val="007206C6"/>
    <w:rsid w:val="00720D3A"/>
    <w:rsid w:val="00721134"/>
    <w:rsid w:val="00721232"/>
    <w:rsid w:val="007212C3"/>
    <w:rsid w:val="00721558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2E3"/>
    <w:rsid w:val="0072553A"/>
    <w:rsid w:val="00725542"/>
    <w:rsid w:val="007255B7"/>
    <w:rsid w:val="007258D2"/>
    <w:rsid w:val="00725C03"/>
    <w:rsid w:val="00725FDB"/>
    <w:rsid w:val="00726394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3BC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AAB"/>
    <w:rsid w:val="00745D7A"/>
    <w:rsid w:val="00746184"/>
    <w:rsid w:val="0074659C"/>
    <w:rsid w:val="0074697D"/>
    <w:rsid w:val="00746F72"/>
    <w:rsid w:val="0074727C"/>
    <w:rsid w:val="0074732F"/>
    <w:rsid w:val="00747431"/>
    <w:rsid w:val="007477BA"/>
    <w:rsid w:val="00747AF0"/>
    <w:rsid w:val="00747B09"/>
    <w:rsid w:val="00747B75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4D4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4C8"/>
    <w:rsid w:val="0075456C"/>
    <w:rsid w:val="00754F83"/>
    <w:rsid w:val="007550B4"/>
    <w:rsid w:val="00755327"/>
    <w:rsid w:val="007553BC"/>
    <w:rsid w:val="00755446"/>
    <w:rsid w:val="00755853"/>
    <w:rsid w:val="0075590F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5E4E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53C"/>
    <w:rsid w:val="00777A72"/>
    <w:rsid w:val="00777BC4"/>
    <w:rsid w:val="00777E61"/>
    <w:rsid w:val="00777FAC"/>
    <w:rsid w:val="00780019"/>
    <w:rsid w:val="00780BA5"/>
    <w:rsid w:val="00780FED"/>
    <w:rsid w:val="00781965"/>
    <w:rsid w:val="00781CE6"/>
    <w:rsid w:val="00781DE0"/>
    <w:rsid w:val="007820D6"/>
    <w:rsid w:val="007822EB"/>
    <w:rsid w:val="00782579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44D"/>
    <w:rsid w:val="00786515"/>
    <w:rsid w:val="007865EC"/>
    <w:rsid w:val="00786912"/>
    <w:rsid w:val="00786D0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763"/>
    <w:rsid w:val="00796827"/>
    <w:rsid w:val="00796F6C"/>
    <w:rsid w:val="00796FBD"/>
    <w:rsid w:val="007970F9"/>
    <w:rsid w:val="0079758B"/>
    <w:rsid w:val="0079782E"/>
    <w:rsid w:val="007979B2"/>
    <w:rsid w:val="00797CE5"/>
    <w:rsid w:val="00797D83"/>
    <w:rsid w:val="00797E25"/>
    <w:rsid w:val="00797ED3"/>
    <w:rsid w:val="007A017D"/>
    <w:rsid w:val="007A0316"/>
    <w:rsid w:val="007A0501"/>
    <w:rsid w:val="007A065B"/>
    <w:rsid w:val="007A0BCF"/>
    <w:rsid w:val="007A0FB5"/>
    <w:rsid w:val="007A1656"/>
    <w:rsid w:val="007A2462"/>
    <w:rsid w:val="007A27E7"/>
    <w:rsid w:val="007A2844"/>
    <w:rsid w:val="007A2C66"/>
    <w:rsid w:val="007A2E37"/>
    <w:rsid w:val="007A323B"/>
    <w:rsid w:val="007A340C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0A4"/>
    <w:rsid w:val="007A717E"/>
    <w:rsid w:val="007A7236"/>
    <w:rsid w:val="007A72FB"/>
    <w:rsid w:val="007A75F6"/>
    <w:rsid w:val="007A79AD"/>
    <w:rsid w:val="007A7A9D"/>
    <w:rsid w:val="007A7AA6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0A61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700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784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A34"/>
    <w:rsid w:val="007D3B63"/>
    <w:rsid w:val="007D3BEE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2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4BA7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A9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5BD"/>
    <w:rsid w:val="00803787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335F"/>
    <w:rsid w:val="00813679"/>
    <w:rsid w:val="00813700"/>
    <w:rsid w:val="00813A38"/>
    <w:rsid w:val="00813C5C"/>
    <w:rsid w:val="00813F1A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82B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2C62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59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1FFB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3F60"/>
    <w:rsid w:val="00834639"/>
    <w:rsid w:val="008346B3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110"/>
    <w:rsid w:val="0083737F"/>
    <w:rsid w:val="00837993"/>
    <w:rsid w:val="00837AA5"/>
    <w:rsid w:val="00837F06"/>
    <w:rsid w:val="0084009E"/>
    <w:rsid w:val="008402FC"/>
    <w:rsid w:val="0084048C"/>
    <w:rsid w:val="0084078A"/>
    <w:rsid w:val="008409B7"/>
    <w:rsid w:val="00840F03"/>
    <w:rsid w:val="008413EE"/>
    <w:rsid w:val="0084182C"/>
    <w:rsid w:val="00841A53"/>
    <w:rsid w:val="00842851"/>
    <w:rsid w:val="00842879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5B9"/>
    <w:rsid w:val="008446E9"/>
    <w:rsid w:val="008447A6"/>
    <w:rsid w:val="00844A99"/>
    <w:rsid w:val="00845255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7E9"/>
    <w:rsid w:val="00851D00"/>
    <w:rsid w:val="00851D2D"/>
    <w:rsid w:val="00851F06"/>
    <w:rsid w:val="00852111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A1"/>
    <w:rsid w:val="00854AA4"/>
    <w:rsid w:val="00854D47"/>
    <w:rsid w:val="00854F55"/>
    <w:rsid w:val="00854FE9"/>
    <w:rsid w:val="00855230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B9F"/>
    <w:rsid w:val="00855C62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860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355"/>
    <w:rsid w:val="00864A50"/>
    <w:rsid w:val="00864B8B"/>
    <w:rsid w:val="00864BFF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99E"/>
    <w:rsid w:val="00866A2B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79"/>
    <w:rsid w:val="0087169D"/>
    <w:rsid w:val="008717A9"/>
    <w:rsid w:val="00871847"/>
    <w:rsid w:val="0087189C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915"/>
    <w:rsid w:val="00873CB8"/>
    <w:rsid w:val="00873CC1"/>
    <w:rsid w:val="00873E0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753"/>
    <w:rsid w:val="00876817"/>
    <w:rsid w:val="00876890"/>
    <w:rsid w:val="00876891"/>
    <w:rsid w:val="008768E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7C1"/>
    <w:rsid w:val="00881947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69C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46D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F28"/>
    <w:rsid w:val="008A30E0"/>
    <w:rsid w:val="008A3ADF"/>
    <w:rsid w:val="008A4577"/>
    <w:rsid w:val="008A492C"/>
    <w:rsid w:val="008A4C71"/>
    <w:rsid w:val="008A5331"/>
    <w:rsid w:val="008A5806"/>
    <w:rsid w:val="008A5B26"/>
    <w:rsid w:val="008A5E55"/>
    <w:rsid w:val="008A6263"/>
    <w:rsid w:val="008A62C8"/>
    <w:rsid w:val="008A63F6"/>
    <w:rsid w:val="008A6441"/>
    <w:rsid w:val="008A6453"/>
    <w:rsid w:val="008A64E6"/>
    <w:rsid w:val="008A6AC0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793"/>
    <w:rsid w:val="008B1B69"/>
    <w:rsid w:val="008B1ED0"/>
    <w:rsid w:val="008B218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B5B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9ED"/>
    <w:rsid w:val="008B5B35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6E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1FA3"/>
    <w:rsid w:val="008C22B2"/>
    <w:rsid w:val="008C23A2"/>
    <w:rsid w:val="008C2A3D"/>
    <w:rsid w:val="008C2D10"/>
    <w:rsid w:val="008C2D4C"/>
    <w:rsid w:val="008C3102"/>
    <w:rsid w:val="008C31C7"/>
    <w:rsid w:val="008C32B1"/>
    <w:rsid w:val="008C3631"/>
    <w:rsid w:val="008C37F3"/>
    <w:rsid w:val="008C38C0"/>
    <w:rsid w:val="008C3C74"/>
    <w:rsid w:val="008C3C7E"/>
    <w:rsid w:val="008C3CEB"/>
    <w:rsid w:val="008C3D6F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C7E51"/>
    <w:rsid w:val="008C7EC8"/>
    <w:rsid w:val="008D008F"/>
    <w:rsid w:val="008D03FE"/>
    <w:rsid w:val="008D05D9"/>
    <w:rsid w:val="008D07CE"/>
    <w:rsid w:val="008D0890"/>
    <w:rsid w:val="008D0B4D"/>
    <w:rsid w:val="008D140E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5A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81F"/>
    <w:rsid w:val="008E395A"/>
    <w:rsid w:val="008E3984"/>
    <w:rsid w:val="008E3AD9"/>
    <w:rsid w:val="008E403C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D9E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5E9"/>
    <w:rsid w:val="008F38FD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DEC"/>
    <w:rsid w:val="008F5EA6"/>
    <w:rsid w:val="008F5F27"/>
    <w:rsid w:val="008F60CF"/>
    <w:rsid w:val="008F6101"/>
    <w:rsid w:val="008F61B5"/>
    <w:rsid w:val="008F6897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4A"/>
    <w:rsid w:val="009046D1"/>
    <w:rsid w:val="00904BD6"/>
    <w:rsid w:val="00904E5A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27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C15"/>
    <w:rsid w:val="00914DF3"/>
    <w:rsid w:val="00914F18"/>
    <w:rsid w:val="00914F3A"/>
    <w:rsid w:val="00915005"/>
    <w:rsid w:val="00915231"/>
    <w:rsid w:val="0091532A"/>
    <w:rsid w:val="00915337"/>
    <w:rsid w:val="009153FB"/>
    <w:rsid w:val="00915401"/>
    <w:rsid w:val="00915511"/>
    <w:rsid w:val="009155A4"/>
    <w:rsid w:val="009156AE"/>
    <w:rsid w:val="00915959"/>
    <w:rsid w:val="009159CA"/>
    <w:rsid w:val="00915CAD"/>
    <w:rsid w:val="00915EF2"/>
    <w:rsid w:val="0091600F"/>
    <w:rsid w:val="0091601C"/>
    <w:rsid w:val="00916363"/>
    <w:rsid w:val="0091641F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2FCD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D0"/>
    <w:rsid w:val="009317E5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0A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0DAC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358"/>
    <w:rsid w:val="00945424"/>
    <w:rsid w:val="00945517"/>
    <w:rsid w:val="0094552F"/>
    <w:rsid w:val="00945D58"/>
    <w:rsid w:val="00945EB9"/>
    <w:rsid w:val="0094612F"/>
    <w:rsid w:val="0094646C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55F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648"/>
    <w:rsid w:val="00956A50"/>
    <w:rsid w:val="00956A61"/>
    <w:rsid w:val="00956A74"/>
    <w:rsid w:val="00956B18"/>
    <w:rsid w:val="00956B1E"/>
    <w:rsid w:val="00956C21"/>
    <w:rsid w:val="00956D0E"/>
    <w:rsid w:val="00956ECF"/>
    <w:rsid w:val="00957057"/>
    <w:rsid w:val="009576CD"/>
    <w:rsid w:val="00957769"/>
    <w:rsid w:val="0095776B"/>
    <w:rsid w:val="00957869"/>
    <w:rsid w:val="00957DE6"/>
    <w:rsid w:val="00960805"/>
    <w:rsid w:val="00960A12"/>
    <w:rsid w:val="00960B1C"/>
    <w:rsid w:val="00960BC2"/>
    <w:rsid w:val="00960BEB"/>
    <w:rsid w:val="00960C73"/>
    <w:rsid w:val="00960FD8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F9"/>
    <w:rsid w:val="00967161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AA9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EE9"/>
    <w:rsid w:val="00974FF2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BF8"/>
    <w:rsid w:val="00980F46"/>
    <w:rsid w:val="0098157D"/>
    <w:rsid w:val="009818F6"/>
    <w:rsid w:val="00981919"/>
    <w:rsid w:val="00981E6F"/>
    <w:rsid w:val="00981F02"/>
    <w:rsid w:val="009820A3"/>
    <w:rsid w:val="0098211B"/>
    <w:rsid w:val="00982698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E0"/>
    <w:rsid w:val="0098716E"/>
    <w:rsid w:val="009872F9"/>
    <w:rsid w:val="00987317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80"/>
    <w:rsid w:val="009951BA"/>
    <w:rsid w:val="00995617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55F"/>
    <w:rsid w:val="009A0750"/>
    <w:rsid w:val="009A0C13"/>
    <w:rsid w:val="009A0CDA"/>
    <w:rsid w:val="009A0F03"/>
    <w:rsid w:val="009A0F6F"/>
    <w:rsid w:val="009A0FE7"/>
    <w:rsid w:val="009A11F9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536"/>
    <w:rsid w:val="009A75D6"/>
    <w:rsid w:val="009A76EF"/>
    <w:rsid w:val="009A7B85"/>
    <w:rsid w:val="009A7F26"/>
    <w:rsid w:val="009B011A"/>
    <w:rsid w:val="009B0204"/>
    <w:rsid w:val="009B0627"/>
    <w:rsid w:val="009B08BF"/>
    <w:rsid w:val="009B08EE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3C1"/>
    <w:rsid w:val="009B3596"/>
    <w:rsid w:val="009B37AA"/>
    <w:rsid w:val="009B37FF"/>
    <w:rsid w:val="009B3A5F"/>
    <w:rsid w:val="009B3B61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B1B"/>
    <w:rsid w:val="009C1668"/>
    <w:rsid w:val="009C184B"/>
    <w:rsid w:val="009C1886"/>
    <w:rsid w:val="009C1A71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935"/>
    <w:rsid w:val="009C3D5D"/>
    <w:rsid w:val="009C4176"/>
    <w:rsid w:val="009C428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52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0FE5"/>
    <w:rsid w:val="009E116C"/>
    <w:rsid w:val="009E14D0"/>
    <w:rsid w:val="009E25E7"/>
    <w:rsid w:val="009E2679"/>
    <w:rsid w:val="009E274F"/>
    <w:rsid w:val="009E27F4"/>
    <w:rsid w:val="009E2CB1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8C1"/>
    <w:rsid w:val="009F1107"/>
    <w:rsid w:val="009F1180"/>
    <w:rsid w:val="009F1328"/>
    <w:rsid w:val="009F1385"/>
    <w:rsid w:val="009F13CB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6C6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17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85A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10E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48F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8BC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0FC3"/>
    <w:rsid w:val="00A4117E"/>
    <w:rsid w:val="00A41220"/>
    <w:rsid w:val="00A415D4"/>
    <w:rsid w:val="00A41882"/>
    <w:rsid w:val="00A418DA"/>
    <w:rsid w:val="00A418DF"/>
    <w:rsid w:val="00A41984"/>
    <w:rsid w:val="00A42271"/>
    <w:rsid w:val="00A42334"/>
    <w:rsid w:val="00A4284A"/>
    <w:rsid w:val="00A42986"/>
    <w:rsid w:val="00A429AA"/>
    <w:rsid w:val="00A42AF1"/>
    <w:rsid w:val="00A42F6C"/>
    <w:rsid w:val="00A43127"/>
    <w:rsid w:val="00A431F8"/>
    <w:rsid w:val="00A43200"/>
    <w:rsid w:val="00A43965"/>
    <w:rsid w:val="00A43C70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AE0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61B"/>
    <w:rsid w:val="00A5179E"/>
    <w:rsid w:val="00A51A1F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41C"/>
    <w:rsid w:val="00A5455A"/>
    <w:rsid w:val="00A54576"/>
    <w:rsid w:val="00A545ED"/>
    <w:rsid w:val="00A54969"/>
    <w:rsid w:val="00A54B90"/>
    <w:rsid w:val="00A54C66"/>
    <w:rsid w:val="00A54D3B"/>
    <w:rsid w:val="00A54E0A"/>
    <w:rsid w:val="00A54E1A"/>
    <w:rsid w:val="00A5501B"/>
    <w:rsid w:val="00A552E2"/>
    <w:rsid w:val="00A5548F"/>
    <w:rsid w:val="00A55648"/>
    <w:rsid w:val="00A55717"/>
    <w:rsid w:val="00A5583E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5DE"/>
    <w:rsid w:val="00A66754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651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BD4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23C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EFE"/>
    <w:rsid w:val="00A80F7C"/>
    <w:rsid w:val="00A811F9"/>
    <w:rsid w:val="00A81538"/>
    <w:rsid w:val="00A81890"/>
    <w:rsid w:val="00A81A8F"/>
    <w:rsid w:val="00A81C29"/>
    <w:rsid w:val="00A81CE5"/>
    <w:rsid w:val="00A81FC9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22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19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33A9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692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1FDF"/>
    <w:rsid w:val="00AB226C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12F6"/>
    <w:rsid w:val="00AC17A4"/>
    <w:rsid w:val="00AC17F3"/>
    <w:rsid w:val="00AC1807"/>
    <w:rsid w:val="00AC1B97"/>
    <w:rsid w:val="00AC1CBB"/>
    <w:rsid w:val="00AC1D9E"/>
    <w:rsid w:val="00AC1F65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86C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5151"/>
    <w:rsid w:val="00AC56D9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114"/>
    <w:rsid w:val="00AC782C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D06"/>
    <w:rsid w:val="00AD7E67"/>
    <w:rsid w:val="00AE001C"/>
    <w:rsid w:val="00AE0135"/>
    <w:rsid w:val="00AE0335"/>
    <w:rsid w:val="00AE0AFD"/>
    <w:rsid w:val="00AE0B6F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EA9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899"/>
    <w:rsid w:val="00B04B0A"/>
    <w:rsid w:val="00B04C42"/>
    <w:rsid w:val="00B04C93"/>
    <w:rsid w:val="00B04D44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56D"/>
    <w:rsid w:val="00B06705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ED6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08E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876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29C4"/>
    <w:rsid w:val="00B33238"/>
    <w:rsid w:val="00B3358B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418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8F9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751"/>
    <w:rsid w:val="00B479FC"/>
    <w:rsid w:val="00B47D81"/>
    <w:rsid w:val="00B47DD7"/>
    <w:rsid w:val="00B500A8"/>
    <w:rsid w:val="00B503DC"/>
    <w:rsid w:val="00B50446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38D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149"/>
    <w:rsid w:val="00B57652"/>
    <w:rsid w:val="00B576FE"/>
    <w:rsid w:val="00B57CDE"/>
    <w:rsid w:val="00B57DAF"/>
    <w:rsid w:val="00B57E44"/>
    <w:rsid w:val="00B57E86"/>
    <w:rsid w:val="00B60B60"/>
    <w:rsid w:val="00B60CFE"/>
    <w:rsid w:val="00B60FA9"/>
    <w:rsid w:val="00B613CC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76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094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287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C5F"/>
    <w:rsid w:val="00B83D8F"/>
    <w:rsid w:val="00B842DC"/>
    <w:rsid w:val="00B84464"/>
    <w:rsid w:val="00B84487"/>
    <w:rsid w:val="00B84AF3"/>
    <w:rsid w:val="00B84CAD"/>
    <w:rsid w:val="00B85071"/>
    <w:rsid w:val="00B85105"/>
    <w:rsid w:val="00B85135"/>
    <w:rsid w:val="00B8531E"/>
    <w:rsid w:val="00B8532A"/>
    <w:rsid w:val="00B8535E"/>
    <w:rsid w:val="00B85637"/>
    <w:rsid w:val="00B856E7"/>
    <w:rsid w:val="00B85903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8D5"/>
    <w:rsid w:val="00B86B98"/>
    <w:rsid w:val="00B86BD6"/>
    <w:rsid w:val="00B86CAA"/>
    <w:rsid w:val="00B86CE9"/>
    <w:rsid w:val="00B86EE4"/>
    <w:rsid w:val="00B8703A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51C"/>
    <w:rsid w:val="00B9679E"/>
    <w:rsid w:val="00B96838"/>
    <w:rsid w:val="00B96B4E"/>
    <w:rsid w:val="00B96C33"/>
    <w:rsid w:val="00B96E2D"/>
    <w:rsid w:val="00B970EE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7A6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1C5"/>
    <w:rsid w:val="00BB2531"/>
    <w:rsid w:val="00BB27D6"/>
    <w:rsid w:val="00BB2B2A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E7A"/>
    <w:rsid w:val="00BB4F55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6E6F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2F"/>
    <w:rsid w:val="00BD1394"/>
    <w:rsid w:val="00BD1591"/>
    <w:rsid w:val="00BD1597"/>
    <w:rsid w:val="00BD1776"/>
    <w:rsid w:val="00BD1782"/>
    <w:rsid w:val="00BD1F0D"/>
    <w:rsid w:val="00BD203E"/>
    <w:rsid w:val="00BD213E"/>
    <w:rsid w:val="00BD2254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738"/>
    <w:rsid w:val="00BE2AA6"/>
    <w:rsid w:val="00BE2F26"/>
    <w:rsid w:val="00BE2F28"/>
    <w:rsid w:val="00BE340C"/>
    <w:rsid w:val="00BE365E"/>
    <w:rsid w:val="00BE3C73"/>
    <w:rsid w:val="00BE3F08"/>
    <w:rsid w:val="00BE4117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E0"/>
    <w:rsid w:val="00C01976"/>
    <w:rsid w:val="00C01D19"/>
    <w:rsid w:val="00C0210D"/>
    <w:rsid w:val="00C021AE"/>
    <w:rsid w:val="00C026F3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631"/>
    <w:rsid w:val="00C05C20"/>
    <w:rsid w:val="00C061AA"/>
    <w:rsid w:val="00C06234"/>
    <w:rsid w:val="00C06700"/>
    <w:rsid w:val="00C067AD"/>
    <w:rsid w:val="00C06814"/>
    <w:rsid w:val="00C069B9"/>
    <w:rsid w:val="00C06ACE"/>
    <w:rsid w:val="00C06BE0"/>
    <w:rsid w:val="00C06E69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9D1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72BF"/>
    <w:rsid w:val="00C1751B"/>
    <w:rsid w:val="00C175EC"/>
    <w:rsid w:val="00C1780D"/>
    <w:rsid w:val="00C203A5"/>
    <w:rsid w:val="00C203B0"/>
    <w:rsid w:val="00C205E5"/>
    <w:rsid w:val="00C20C73"/>
    <w:rsid w:val="00C20C75"/>
    <w:rsid w:val="00C21500"/>
    <w:rsid w:val="00C2185A"/>
    <w:rsid w:val="00C21AE3"/>
    <w:rsid w:val="00C221C5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A19"/>
    <w:rsid w:val="00C27D90"/>
    <w:rsid w:val="00C27DAB"/>
    <w:rsid w:val="00C27F21"/>
    <w:rsid w:val="00C30307"/>
    <w:rsid w:val="00C3058D"/>
    <w:rsid w:val="00C30842"/>
    <w:rsid w:val="00C3084E"/>
    <w:rsid w:val="00C308F8"/>
    <w:rsid w:val="00C30C86"/>
    <w:rsid w:val="00C31031"/>
    <w:rsid w:val="00C3152C"/>
    <w:rsid w:val="00C316C7"/>
    <w:rsid w:val="00C31975"/>
    <w:rsid w:val="00C31C99"/>
    <w:rsid w:val="00C31D1E"/>
    <w:rsid w:val="00C31F4C"/>
    <w:rsid w:val="00C32234"/>
    <w:rsid w:val="00C326D6"/>
    <w:rsid w:val="00C32BCB"/>
    <w:rsid w:val="00C32C34"/>
    <w:rsid w:val="00C32CF5"/>
    <w:rsid w:val="00C3303F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19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9D"/>
    <w:rsid w:val="00C41214"/>
    <w:rsid w:val="00C41326"/>
    <w:rsid w:val="00C41369"/>
    <w:rsid w:val="00C413C2"/>
    <w:rsid w:val="00C4172E"/>
    <w:rsid w:val="00C41AFB"/>
    <w:rsid w:val="00C42065"/>
    <w:rsid w:val="00C420A0"/>
    <w:rsid w:val="00C420E5"/>
    <w:rsid w:val="00C42219"/>
    <w:rsid w:val="00C425D3"/>
    <w:rsid w:val="00C428EC"/>
    <w:rsid w:val="00C428FC"/>
    <w:rsid w:val="00C42A83"/>
    <w:rsid w:val="00C42E04"/>
    <w:rsid w:val="00C42FFC"/>
    <w:rsid w:val="00C432F5"/>
    <w:rsid w:val="00C43598"/>
    <w:rsid w:val="00C43982"/>
    <w:rsid w:val="00C43988"/>
    <w:rsid w:val="00C43ACA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79"/>
    <w:rsid w:val="00C472FE"/>
    <w:rsid w:val="00C47332"/>
    <w:rsid w:val="00C474D3"/>
    <w:rsid w:val="00C475DF"/>
    <w:rsid w:val="00C4792D"/>
    <w:rsid w:val="00C506E0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A6"/>
    <w:rsid w:val="00C52CCA"/>
    <w:rsid w:val="00C52E8C"/>
    <w:rsid w:val="00C537AD"/>
    <w:rsid w:val="00C537D5"/>
    <w:rsid w:val="00C541D2"/>
    <w:rsid w:val="00C54429"/>
    <w:rsid w:val="00C5459E"/>
    <w:rsid w:val="00C545A8"/>
    <w:rsid w:val="00C54B6E"/>
    <w:rsid w:val="00C54ED4"/>
    <w:rsid w:val="00C550C9"/>
    <w:rsid w:val="00C55916"/>
    <w:rsid w:val="00C559E4"/>
    <w:rsid w:val="00C55B6B"/>
    <w:rsid w:val="00C55BEF"/>
    <w:rsid w:val="00C562CB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A4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58D"/>
    <w:rsid w:val="00C668B6"/>
    <w:rsid w:val="00C66BBC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6DBD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9B6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5EC"/>
    <w:rsid w:val="00C81A90"/>
    <w:rsid w:val="00C81B47"/>
    <w:rsid w:val="00C81D52"/>
    <w:rsid w:val="00C81F3A"/>
    <w:rsid w:val="00C82923"/>
    <w:rsid w:val="00C82A45"/>
    <w:rsid w:val="00C82D0D"/>
    <w:rsid w:val="00C82D23"/>
    <w:rsid w:val="00C82F6E"/>
    <w:rsid w:val="00C83091"/>
    <w:rsid w:val="00C831F2"/>
    <w:rsid w:val="00C8341D"/>
    <w:rsid w:val="00C83527"/>
    <w:rsid w:val="00C83582"/>
    <w:rsid w:val="00C8389A"/>
    <w:rsid w:val="00C8390C"/>
    <w:rsid w:val="00C83B69"/>
    <w:rsid w:val="00C83E52"/>
    <w:rsid w:val="00C84035"/>
    <w:rsid w:val="00C84207"/>
    <w:rsid w:val="00C8450D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6A"/>
    <w:rsid w:val="00C9408D"/>
    <w:rsid w:val="00C9421C"/>
    <w:rsid w:val="00C94449"/>
    <w:rsid w:val="00C94623"/>
    <w:rsid w:val="00C947FA"/>
    <w:rsid w:val="00C948BC"/>
    <w:rsid w:val="00C94933"/>
    <w:rsid w:val="00C94AF3"/>
    <w:rsid w:val="00C94D13"/>
    <w:rsid w:val="00C94D35"/>
    <w:rsid w:val="00C94DBF"/>
    <w:rsid w:val="00C95113"/>
    <w:rsid w:val="00C9521C"/>
    <w:rsid w:val="00C95B34"/>
    <w:rsid w:val="00C95BBE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AA"/>
    <w:rsid w:val="00C97AB2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0DAD"/>
    <w:rsid w:val="00CA1119"/>
    <w:rsid w:val="00CA149D"/>
    <w:rsid w:val="00CA14E0"/>
    <w:rsid w:val="00CA186F"/>
    <w:rsid w:val="00CA19A6"/>
    <w:rsid w:val="00CA1A03"/>
    <w:rsid w:val="00CA1AED"/>
    <w:rsid w:val="00CA1CDE"/>
    <w:rsid w:val="00CA1E61"/>
    <w:rsid w:val="00CA201E"/>
    <w:rsid w:val="00CA24BB"/>
    <w:rsid w:val="00CA2EE6"/>
    <w:rsid w:val="00CA3265"/>
    <w:rsid w:val="00CA347E"/>
    <w:rsid w:val="00CA34BF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426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00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26C"/>
    <w:rsid w:val="00CC03B6"/>
    <w:rsid w:val="00CC05B8"/>
    <w:rsid w:val="00CC078D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0F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0F97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482"/>
    <w:rsid w:val="00CD45CB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31B"/>
    <w:rsid w:val="00CD7394"/>
    <w:rsid w:val="00CD76B0"/>
    <w:rsid w:val="00CD7BDD"/>
    <w:rsid w:val="00CD7EF8"/>
    <w:rsid w:val="00CE020E"/>
    <w:rsid w:val="00CE0715"/>
    <w:rsid w:val="00CE0863"/>
    <w:rsid w:val="00CE08E9"/>
    <w:rsid w:val="00CE092B"/>
    <w:rsid w:val="00CE0FEF"/>
    <w:rsid w:val="00CE10B4"/>
    <w:rsid w:val="00CE1747"/>
    <w:rsid w:val="00CE1A95"/>
    <w:rsid w:val="00CE1B8E"/>
    <w:rsid w:val="00CE1DB6"/>
    <w:rsid w:val="00CE1DEC"/>
    <w:rsid w:val="00CE1F85"/>
    <w:rsid w:val="00CE20E7"/>
    <w:rsid w:val="00CE22D0"/>
    <w:rsid w:val="00CE2338"/>
    <w:rsid w:val="00CE234F"/>
    <w:rsid w:val="00CE28D4"/>
    <w:rsid w:val="00CE2A0D"/>
    <w:rsid w:val="00CE2B85"/>
    <w:rsid w:val="00CE2C28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681"/>
    <w:rsid w:val="00CF084E"/>
    <w:rsid w:val="00CF0D80"/>
    <w:rsid w:val="00CF0D87"/>
    <w:rsid w:val="00CF1002"/>
    <w:rsid w:val="00CF15AF"/>
    <w:rsid w:val="00CF186F"/>
    <w:rsid w:val="00CF18B0"/>
    <w:rsid w:val="00CF1941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36"/>
    <w:rsid w:val="00CF6C71"/>
    <w:rsid w:val="00CF6CE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2016"/>
    <w:rsid w:val="00D020F5"/>
    <w:rsid w:val="00D022CE"/>
    <w:rsid w:val="00D02BE9"/>
    <w:rsid w:val="00D03100"/>
    <w:rsid w:val="00D03339"/>
    <w:rsid w:val="00D03435"/>
    <w:rsid w:val="00D03588"/>
    <w:rsid w:val="00D03913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FF"/>
    <w:rsid w:val="00D1375A"/>
    <w:rsid w:val="00D13FC2"/>
    <w:rsid w:val="00D142FF"/>
    <w:rsid w:val="00D14ACF"/>
    <w:rsid w:val="00D14C4B"/>
    <w:rsid w:val="00D150AC"/>
    <w:rsid w:val="00D1527F"/>
    <w:rsid w:val="00D1574F"/>
    <w:rsid w:val="00D158B2"/>
    <w:rsid w:val="00D1598B"/>
    <w:rsid w:val="00D1601B"/>
    <w:rsid w:val="00D1613A"/>
    <w:rsid w:val="00D1613B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E9A"/>
    <w:rsid w:val="00D20F98"/>
    <w:rsid w:val="00D21152"/>
    <w:rsid w:val="00D214D5"/>
    <w:rsid w:val="00D21654"/>
    <w:rsid w:val="00D21693"/>
    <w:rsid w:val="00D216CF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3BF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2153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228"/>
    <w:rsid w:val="00D35731"/>
    <w:rsid w:val="00D357A8"/>
    <w:rsid w:val="00D358CC"/>
    <w:rsid w:val="00D359EF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04D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1AB"/>
    <w:rsid w:val="00D453B2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866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320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CAF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443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332"/>
    <w:rsid w:val="00D8635A"/>
    <w:rsid w:val="00D864EC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54"/>
    <w:rsid w:val="00DA37B3"/>
    <w:rsid w:val="00DA37BB"/>
    <w:rsid w:val="00DA3A17"/>
    <w:rsid w:val="00DA3A1F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5"/>
    <w:rsid w:val="00DA547A"/>
    <w:rsid w:val="00DA564D"/>
    <w:rsid w:val="00DA5747"/>
    <w:rsid w:val="00DA5827"/>
    <w:rsid w:val="00DA5844"/>
    <w:rsid w:val="00DA5BAC"/>
    <w:rsid w:val="00DA5C88"/>
    <w:rsid w:val="00DA5E1A"/>
    <w:rsid w:val="00DA61D9"/>
    <w:rsid w:val="00DA6705"/>
    <w:rsid w:val="00DA6864"/>
    <w:rsid w:val="00DA6CCF"/>
    <w:rsid w:val="00DA6F4C"/>
    <w:rsid w:val="00DA6F94"/>
    <w:rsid w:val="00DA714F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B5D"/>
    <w:rsid w:val="00DB2B77"/>
    <w:rsid w:val="00DB3000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D6A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493"/>
    <w:rsid w:val="00DC357F"/>
    <w:rsid w:val="00DC36E8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30D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BC4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2DD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0E7E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DBE"/>
    <w:rsid w:val="00DE34AA"/>
    <w:rsid w:val="00DE391B"/>
    <w:rsid w:val="00DE4564"/>
    <w:rsid w:val="00DE4668"/>
    <w:rsid w:val="00DE4CBC"/>
    <w:rsid w:val="00DE593B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48E"/>
    <w:rsid w:val="00DF08B0"/>
    <w:rsid w:val="00DF0975"/>
    <w:rsid w:val="00DF09B0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61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D"/>
    <w:rsid w:val="00E03CCA"/>
    <w:rsid w:val="00E03CCB"/>
    <w:rsid w:val="00E03CE7"/>
    <w:rsid w:val="00E03E6C"/>
    <w:rsid w:val="00E03ED5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C6B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C9B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0E1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77"/>
    <w:rsid w:val="00E35CE8"/>
    <w:rsid w:val="00E35F93"/>
    <w:rsid w:val="00E362B6"/>
    <w:rsid w:val="00E36400"/>
    <w:rsid w:val="00E36912"/>
    <w:rsid w:val="00E36B2F"/>
    <w:rsid w:val="00E36DA5"/>
    <w:rsid w:val="00E370CB"/>
    <w:rsid w:val="00E37231"/>
    <w:rsid w:val="00E373C0"/>
    <w:rsid w:val="00E373CD"/>
    <w:rsid w:val="00E373DA"/>
    <w:rsid w:val="00E374C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983"/>
    <w:rsid w:val="00E41AE2"/>
    <w:rsid w:val="00E41EC2"/>
    <w:rsid w:val="00E41ED1"/>
    <w:rsid w:val="00E420AD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06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3A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21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77DD8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87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7ED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ACA"/>
    <w:rsid w:val="00EA1C02"/>
    <w:rsid w:val="00EA1EA3"/>
    <w:rsid w:val="00EA2108"/>
    <w:rsid w:val="00EA2227"/>
    <w:rsid w:val="00EA22B3"/>
    <w:rsid w:val="00EA23BC"/>
    <w:rsid w:val="00EA2541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20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85"/>
    <w:rsid w:val="00EC0DC1"/>
    <w:rsid w:val="00EC0DED"/>
    <w:rsid w:val="00EC129C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68E"/>
    <w:rsid w:val="00EC291B"/>
    <w:rsid w:val="00EC2AB9"/>
    <w:rsid w:val="00EC2B10"/>
    <w:rsid w:val="00EC2D43"/>
    <w:rsid w:val="00EC2DB6"/>
    <w:rsid w:val="00EC2E72"/>
    <w:rsid w:val="00EC31DD"/>
    <w:rsid w:val="00EC324E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5EA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2A1"/>
    <w:rsid w:val="00EE1502"/>
    <w:rsid w:val="00EE1685"/>
    <w:rsid w:val="00EE18BF"/>
    <w:rsid w:val="00EE1919"/>
    <w:rsid w:val="00EE19FC"/>
    <w:rsid w:val="00EE1D4A"/>
    <w:rsid w:val="00EE1D80"/>
    <w:rsid w:val="00EE249C"/>
    <w:rsid w:val="00EE2509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6B50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27E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4B6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5ED"/>
    <w:rsid w:val="00F14721"/>
    <w:rsid w:val="00F1485F"/>
    <w:rsid w:val="00F1488E"/>
    <w:rsid w:val="00F14999"/>
    <w:rsid w:val="00F149C7"/>
    <w:rsid w:val="00F14C20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00D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3A6"/>
    <w:rsid w:val="00F233D1"/>
    <w:rsid w:val="00F23424"/>
    <w:rsid w:val="00F23725"/>
    <w:rsid w:val="00F23B11"/>
    <w:rsid w:val="00F24106"/>
    <w:rsid w:val="00F24268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0C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08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91E"/>
    <w:rsid w:val="00F43ACD"/>
    <w:rsid w:val="00F43BBB"/>
    <w:rsid w:val="00F43C3E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EE5"/>
    <w:rsid w:val="00F623AA"/>
    <w:rsid w:val="00F62406"/>
    <w:rsid w:val="00F627E9"/>
    <w:rsid w:val="00F627FE"/>
    <w:rsid w:val="00F62897"/>
    <w:rsid w:val="00F62AA1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821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F9"/>
    <w:rsid w:val="00F95724"/>
    <w:rsid w:val="00F958C6"/>
    <w:rsid w:val="00F95A36"/>
    <w:rsid w:val="00F95BEF"/>
    <w:rsid w:val="00F9606C"/>
    <w:rsid w:val="00F960EE"/>
    <w:rsid w:val="00F967AA"/>
    <w:rsid w:val="00F9684A"/>
    <w:rsid w:val="00F96AEA"/>
    <w:rsid w:val="00F96D0A"/>
    <w:rsid w:val="00F96EAD"/>
    <w:rsid w:val="00F970D3"/>
    <w:rsid w:val="00F97319"/>
    <w:rsid w:val="00F9732D"/>
    <w:rsid w:val="00F975EB"/>
    <w:rsid w:val="00F979B7"/>
    <w:rsid w:val="00F97AC6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09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6C1"/>
    <w:rsid w:val="00FB0875"/>
    <w:rsid w:val="00FB0E65"/>
    <w:rsid w:val="00FB183F"/>
    <w:rsid w:val="00FB197C"/>
    <w:rsid w:val="00FB1A91"/>
    <w:rsid w:val="00FB1CEE"/>
    <w:rsid w:val="00FB1D66"/>
    <w:rsid w:val="00FB1E44"/>
    <w:rsid w:val="00FB1E56"/>
    <w:rsid w:val="00FB209B"/>
    <w:rsid w:val="00FB241F"/>
    <w:rsid w:val="00FB245C"/>
    <w:rsid w:val="00FB2547"/>
    <w:rsid w:val="00FB2A9C"/>
    <w:rsid w:val="00FB32B0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47A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00"/>
    <w:rsid w:val="00FC108F"/>
    <w:rsid w:val="00FC10B4"/>
    <w:rsid w:val="00FC1413"/>
    <w:rsid w:val="00FC1614"/>
    <w:rsid w:val="00FC1696"/>
    <w:rsid w:val="00FC1B2D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0DB2"/>
    <w:rsid w:val="00FD11CB"/>
    <w:rsid w:val="00FD1A72"/>
    <w:rsid w:val="00FD1D46"/>
    <w:rsid w:val="00FD1D73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BCC"/>
    <w:rsid w:val="00FD4D02"/>
    <w:rsid w:val="00FD4D48"/>
    <w:rsid w:val="00FD5200"/>
    <w:rsid w:val="00FD52B3"/>
    <w:rsid w:val="00FD5389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012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4E7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6AB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5E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1F8B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03C"/>
    <w:rsid w:val="00FF6103"/>
    <w:rsid w:val="00FF614F"/>
    <w:rsid w:val="00FF65C9"/>
    <w:rsid w:val="00FF6889"/>
    <w:rsid w:val="00FF6AD1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3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18334</TotalTime>
  <Pages>19</Pages>
  <Words>2932</Words>
  <Characters>10719</Characters>
  <Application>Microsoft Office Word</Application>
  <DocSecurity>0</DocSecurity>
  <Lines>89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4460</cp:revision>
  <cp:lastPrinted>2009-04-22T21:01:00Z</cp:lastPrinted>
  <dcterms:created xsi:type="dcterms:W3CDTF">2020-07-20T16:47:00Z</dcterms:created>
  <dcterms:modified xsi:type="dcterms:W3CDTF">2023-09-27T19:19:00Z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